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B26177" w:rsidRDefault="00833726" w:rsidP="00B26177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B2617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6D671981">
                <wp:extent cx="6770278" cy="976807"/>
                <wp:effectExtent l="0" t="0" r="501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70278" cy="976807"/>
                          <a:chOff x="76688" y="27549"/>
                          <a:chExt cx="6870887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15380" cy="1233673"/>
                            <a:chOff x="81420" y="27549"/>
                            <a:chExt cx="1927410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69628" y="17542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Pr="00E372E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372E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Hình học</w:t>
                                </w:r>
                                <w:r w:rsidR="00E62F77" w:rsidRPr="00E372E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E62F77" w:rsidRPr="00E372E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187" y="581348"/>
                              <a:ext cx="1351998" cy="55515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26141C67" w:rsidR="00E62F77" w:rsidRPr="00C90E49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C90E49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F3836" w:rsidRPr="00C90E49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0417"/>
                            <a:ext cx="5275768" cy="712634"/>
                            <a:chOff x="1671807" y="340403"/>
                            <a:chExt cx="5466777" cy="713671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0403"/>
                              <a:ext cx="5466777" cy="713671"/>
                              <a:chOff x="1671807" y="340403"/>
                              <a:chExt cx="5466777" cy="713671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340403"/>
                                <a:ext cx="5362894" cy="713671"/>
                                <a:chOff x="1775690" y="340403"/>
                                <a:chExt cx="5362894" cy="713671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461" y="340403"/>
                                  <a:ext cx="5255123" cy="713671"/>
                                  <a:chOff x="1883461" y="340302"/>
                                  <a:chExt cx="5255123" cy="714198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461" y="340302"/>
                                    <a:ext cx="5255123" cy="714198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371886"/>
                                    <a:ext cx="4122992" cy="616070"/>
                                    <a:chOff x="2905011" y="371886"/>
                                    <a:chExt cx="4122992" cy="616070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371886"/>
                                      <a:ext cx="4104916" cy="616070"/>
                                      <a:chOff x="2923087" y="371886"/>
                                      <a:chExt cx="4104916" cy="61607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56753" y="371886"/>
                                        <a:ext cx="4071250" cy="61607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20CE8682" w:rsidR="00E62F77" w:rsidRPr="004F3836" w:rsidRDefault="004F3836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 w:rsidRPr="004F3836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>GIÁ TRỊ LƯỢNG GIÁC CỦA MỘT GÓC BẤT  TỪ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0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  <w:vertAlign w:val="superscript"/>
                                            </w:rPr>
                                            <w:t>0</w:t>
                                          </w:r>
                                          <w:r w:rsidRPr="004F3836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ĐẾN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180</w:t>
                                          </w:r>
                                          <w:r w:rsidR="008C7D4C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  <w:vertAlign w:val="superscript"/>
                                            </w:rPr>
                                            <w:t>0</w:t>
                                          </w:r>
                                          <w:r w:rsidRPr="004F3836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17263804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630D02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3.1pt;height:76.9pt;mso-position-horizontal-relative:char;mso-position-vertical-relative:line" coordorigin="766,275" coordsize="68708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">
                <v:group id="Group 19" o:spid="_x0000_s1027" style="position:absolute;left:766;top:275;width:18154;height:12337" coordorigin="814,275" coordsize="1927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696;top:1754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Pr="00E372E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E372E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Hình học</w:t>
                          </w:r>
                          <w:r w:rsidR="00E62F77" w:rsidRPr="00E372E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E62F77" w:rsidRPr="00E372E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1;top:5813;width:13520;height:5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26141C67" w:rsidR="00E62F77" w:rsidRPr="00C90E49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C90E49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F3836" w:rsidRPr="00C90E49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04;width:52757;height:7126" coordorigin="16718,3404" coordsize="54667,7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04;width:54667;height:7136" coordorigin="16718,3404" coordsize="54667,7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3404;width:53629;height:7136" coordorigin="17756,3404" coordsize="53628,7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4;top:3404;width:52551;height:7136" coordorigin="18834,3403" coordsize="52551,7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4;top:3403;width:52551;height:7142;visibility:visible;mso-wrap-style:square;v-text-anchor:middle" coordsize="5255123,714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" path="m,l4996662,r258461,258461l5255123,714198,,714198,,xe" fillcolor="#fffff7" stroked="f" strokeweight="1.25pt">
                          <v:fill r:id="rId8" o:title="" color2="#f0d5ff" type="pattern"/>
                          <v:path arrowok="t" o:connecttype="custom" o:connectlocs="0,0;4996662,0;5255123,258461;5255123,714198;0,714198;0,0" o:connectangles="0,0,0,0,0,0"/>
                        </v:shape>
                        <v:group id="Group 485" o:spid="_x0000_s1042" style="position:absolute;left:29050;top:3718;width:41230;height:6161" coordorigin="29050,3718" coordsize="41229,6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3718;width:41050;height:6161" coordorigin="29230,3718" coordsize="41049,6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567;top:3718;width:40713;height:6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" adj="21171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20CE8682" w:rsidR="00E62F77" w:rsidRPr="004F3836" w:rsidRDefault="004F3836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 w:rsidRPr="004F383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>GIÁ TRỊ LƯỢNG GIÁC CỦA MỘT GÓC BẤT  TỪ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0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  <w:vertAlign w:val="superscript"/>
                                      </w:rPr>
                                      <w:t>0</w:t>
                                    </w:r>
                                    <w:r w:rsidRPr="004F383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ĐẾN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180</w:t>
                                    </w:r>
                                    <w:r w:rsidR="008C7D4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  <w:vertAlign w:val="superscript"/>
                                      </w:rPr>
                                      <w:t>0</w:t>
                                    </w:r>
                                    <w:r w:rsidRPr="004F383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17263804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630D02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B26177" w:rsidRDefault="00EC5D1C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B26177" w:rsidRDefault="00C12161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26B203FA">
                <wp:extent cx="6615197" cy="7254816"/>
                <wp:effectExtent l="0" t="0" r="14605" b="228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7254816"/>
                          <a:chOff x="-12333" y="-4628"/>
                          <a:chExt cx="6513454" cy="345606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345146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A0ACFF3" w14:textId="2502CF17" w:rsidR="00825F5A" w:rsidRPr="00F87CF6" w:rsidRDefault="00E62F77" w:rsidP="003963E5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  <w:r w:rsidR="00825F5A" w:rsidRPr="00825F5A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Định nghĩa: </w: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Với mỗi góc </w:t>
                              </w:r>
                              <w:r w:rsidR="00825F5A" w:rsidRPr="00F87CF6">
                                <w:rPr>
                                  <w:position w:val="-14"/>
                                  <w:szCs w:val="24"/>
                                </w:rPr>
                                <w:object w:dxaOrig="1613" w:dyaOrig="369" w14:anchorId="676BAD87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5" type="#_x0000_t75" style="width:81pt;height:18pt" o:ole="">
                                    <v:imagedata r:id="rId10" o:title=""/>
                                  </v:shape>
                                  <o:OLEObject Type="Embed" ProgID="Equation.DSMT4" ShapeID="_x0000_i1025" DrawAspect="Content" ObjectID="_1687984695" r:id="rId11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ta xác định một điểm </w:t>
                              </w:r>
                              <w:r w:rsidR="00825F5A" w:rsidRPr="00F87CF6">
                                <w:rPr>
                                  <w:position w:val="-4"/>
                                  <w:szCs w:val="24"/>
                                </w:rPr>
                                <w:object w:dxaOrig="300" w:dyaOrig="219" w14:anchorId="28ED0915">
                                  <v:shape id="_x0000_i1026" type="#_x0000_t75" style="width:15pt;height:10.5pt" o:ole="">
                                    <v:imagedata r:id="rId12" o:title=""/>
                                  </v:shape>
                                  <o:OLEObject Type="Embed" ProgID="Equation.DSMT4" ShapeID="_x0000_i1026" DrawAspect="Content" ObjectID="_1687984696" r:id="rId13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trên nửa đường tròn đơn vị sao cho </w:t>
                              </w:r>
                              <w:r w:rsidR="00825F5A" w:rsidRPr="00F87CF6">
                                <w:rPr>
                                  <w:position w:val="-6"/>
                                  <w:szCs w:val="24"/>
                                </w:rPr>
                                <w:object w:dxaOrig="899" w:dyaOrig="323" w14:anchorId="288239D4">
                                  <v:shape id="_x0000_i1027" type="#_x0000_t75" style="width:45pt;height:16.5pt" o:ole="">
                                    <v:imagedata r:id="rId14" o:title=""/>
                                  </v:shape>
                                  <o:OLEObject Type="Embed" ProgID="Equation.DSMT4" ShapeID="_x0000_i1027" DrawAspect="Content" ObjectID="_1687984697" r:id="rId15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giả sử điểm </w:t>
                              </w:r>
                              <w:r w:rsidR="00825F5A" w:rsidRPr="00F87CF6">
                                <w:rPr>
                                  <w:position w:val="-4"/>
                                  <w:szCs w:val="24"/>
                                </w:rPr>
                                <w:object w:dxaOrig="301" w:dyaOrig="213" w14:anchorId="26F153A2">
                                  <v:shape id="_x0000_i1028" type="#_x0000_t75" style="width:15pt;height:10.5pt" o:ole="">
                                    <v:imagedata r:id="rId16" o:title=""/>
                                  </v:shape>
                                  <o:OLEObject Type="Embed" ProgID="Equation.DSMT4" ShapeID="_x0000_i1028" DrawAspect="Content" ObjectID="_1687984698" r:id="rId17"/>
                                </w:object>
                              </w:r>
                              <w:r w:rsidR="00825F5A"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có tọa độ </w:t>
                              </w:r>
                              <w:r w:rsidR="00825F5A" w:rsidRPr="00F87CF6">
                                <w:rPr>
                                  <w:position w:val="-12"/>
                                  <w:szCs w:val="24"/>
                                </w:rPr>
                                <w:object w:dxaOrig="964" w:dyaOrig="338" w14:anchorId="13222A9F">
                                  <v:shape id="_x0000_i1029" type="#_x0000_t75" style="width:48pt;height:17.25pt" o:ole="">
                                    <v:imagedata r:id="rId18" o:title=""/>
                                  </v:shape>
                                  <o:OLEObject Type="Embed" ProgID="Equation.DSMT4" ShapeID="_x0000_i1029" DrawAspect="Content" ObjectID="_1687984699" r:id="rId19"/>
                                </w:object>
                              </w:r>
                            </w:p>
                            <w:p w14:paraId="5BD841C4" w14:textId="77777777" w:rsidR="00825F5A" w:rsidRPr="00F87CF6" w:rsidRDefault="00825F5A" w:rsidP="008D3FF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 w:line="240" w:lineRule="auto"/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Khi đó ta có định nghĩa:</w:t>
                              </w:r>
                            </w:p>
                            <w:tbl>
                              <w:tblPr>
                                <w:tblStyle w:val="TableGrid"/>
                                <w:tblW w:w="9781" w:type="dxa"/>
                                <w:tblInd w:w="112" w:type="dxa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54"/>
                                <w:gridCol w:w="3827"/>
                              </w:tblGrid>
                              <w:tr w:rsidR="00825F5A" w:rsidRPr="00F87CF6" w14:paraId="7D9E9C33" w14:textId="77777777" w:rsidTr="00E22290">
                                <w:trPr>
                                  <w:trHeight w:val="2076"/>
                                </w:trPr>
                                <w:tc>
                                  <w:tcPr>
                                    <w:tcW w:w="5954" w:type="dxa"/>
                                  </w:tcPr>
                                  <w:p w14:paraId="125FE7A7" w14:textId="77777777" w:rsidR="00825F5A" w:rsidRPr="00F87CF6" w:rsidRDefault="00825F5A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sin của góc </w:t>
                                    </w:r>
                                    <w:r w:rsidRPr="00F87CF6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20C9D527">
                                        <v:shape id="_x0000_i1030" type="#_x0000_t75" style="width:10.5pt;height:9.75pt" o:ole="">
                                          <v:imagedata r:id="rId20" o:title=""/>
                                        </v:shape>
                                        <o:OLEObject Type="Embed" ProgID="Equation.DSMT4" ShapeID="_x0000_i1030" DrawAspect="Content" ObjectID="_1687984700" r:id="rId21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26" w:dyaOrig="301" w14:anchorId="7A030644">
                                        <v:shape id="_x0000_i1031" type="#_x0000_t75" style="width:16.5pt;height:15pt" o:ole="">
                                          <v:imagedata r:id="rId22" o:title=""/>
                                        </v:shape>
                                        <o:OLEObject Type="Embed" ProgID="Equation.DSMT4" ShapeID="_x0000_i1031" DrawAspect="Content" ObjectID="_1687984701" r:id="rId23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952" w:dyaOrig="301" w14:anchorId="61145B62">
                                        <v:shape id="_x0000_i1032" type="#_x0000_t75" style="width:47.25pt;height:15pt" o:ole="">
                                          <v:imagedata r:id="rId24" o:title=""/>
                                        </v:shape>
                                        <o:OLEObject Type="Embed" ProgID="Equation.DSMT4" ShapeID="_x0000_i1032" DrawAspect="Content" ObjectID="_1687984702" r:id="rId25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0446B748" w14:textId="77777777" w:rsidR="00825F5A" w:rsidRPr="00F87CF6" w:rsidRDefault="00825F5A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cosin của góc </w:t>
                                    </w:r>
                                    <w:r w:rsidRPr="00F87CF6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6502A208">
                                        <v:shape id="_x0000_i1033" type="#_x0000_t75" style="width:10.5pt;height:9.75pt" o:ole="">
                                          <v:imagedata r:id="rId26" o:title=""/>
                                        </v:shape>
                                        <o:OLEObject Type="Embed" ProgID="Equation.DSMT4" ShapeID="_x0000_i1033" DrawAspect="Content" ObjectID="_1687984703" r:id="rId27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26" w:dyaOrig="301" w14:anchorId="310EE82C">
                                        <v:shape id="_x0000_i1034" type="#_x0000_t75" style="width:16.5pt;height:15pt" o:ole="">
                                          <v:imagedata r:id="rId28" o:title=""/>
                                        </v:shape>
                                        <o:OLEObject Type="Embed" ProgID="Equation.DSMT4" ShapeID="_x0000_i1034" DrawAspect="Content" ObjectID="_1687984704" r:id="rId29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964" w:dyaOrig="301" w14:anchorId="23ED9C9A">
                                        <v:shape id="_x0000_i1035" type="#_x0000_t75" style="width:48pt;height:15pt" o:ole="">
                                          <v:imagedata r:id="rId30" o:title=""/>
                                        </v:shape>
                                        <o:OLEObject Type="Embed" ProgID="Equation.DSMT4" ShapeID="_x0000_i1035" DrawAspect="Content" ObjectID="_1687984705" r:id="rId31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27F1EED1" w14:textId="77777777" w:rsidR="00825F5A" w:rsidRPr="00F87CF6" w:rsidRDefault="00825F5A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tang của góc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6D9D97C2">
                                        <v:shape id="_x0000_i1036" type="#_x0000_t75" style="width:10.5pt;height:9.75pt" o:ole="">
                                          <v:imagedata r:id="rId32" o:title=""/>
                                        </v:shape>
                                        <o:OLEObject Type="Embed" ProgID="Equation.DSMT4" ShapeID="_x0000_i1036" DrawAspect="Content" ObjectID="_1687984706" r:id="rId33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77" w:dyaOrig="601" w14:anchorId="51D3E92F">
                                        <v:shape id="_x0000_i1037" type="#_x0000_t75" style="width:54pt;height:30pt" o:ole="">
                                          <v:imagedata r:id="rId34" o:title=""/>
                                        </v:shape>
                                        <o:OLEObject Type="Embed" ProgID="Equation.DSMT4" ShapeID="_x0000_i1037" DrawAspect="Content" ObjectID="_1687984707" r:id="rId35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52" w:dyaOrig="601" w14:anchorId="49A585B8">
                                        <v:shape id="_x0000_i1038" type="#_x0000_t75" style="width:52.5pt;height:30pt" o:ole="">
                                          <v:imagedata r:id="rId36" o:title=""/>
                                        </v:shape>
                                        <o:OLEObject Type="Embed" ProgID="Equation.DSMT4" ShapeID="_x0000_i1038" DrawAspect="Content" ObjectID="_1687984708" r:id="rId37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0763A178" w14:textId="77777777" w:rsidR="00825F5A" w:rsidRPr="00F87CF6" w:rsidRDefault="00825F5A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360"/>
                                      </w:tabs>
                                      <w:spacing w:before="40"/>
                                      <w:ind w:left="24" w:hanging="11"/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134770" w:themeColor="text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cotang của góc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13" w:dyaOrig="188" w14:anchorId="6E07AEEB">
                                        <v:shape id="_x0000_i1039" type="#_x0000_t75" style="width:10.5pt;height:9.75pt" o:ole="">
                                          <v:imagedata r:id="rId38" o:title=""/>
                                        </v:shape>
                                        <o:OLEObject Type="Embed" ProgID="Equation.DSMT4" ShapeID="_x0000_i1039" DrawAspect="Content" ObjectID="_1687984709" r:id="rId39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77" w:dyaOrig="601" w14:anchorId="37CE6DB9">
                                        <v:shape id="_x0000_i1040" type="#_x0000_t75" style="width:54pt;height:30pt" o:ole="">
                                          <v:imagedata r:id="rId40" o:title=""/>
                                        </v:shape>
                                        <o:OLEObject Type="Embed" ProgID="Equation.DSMT4" ShapeID="_x0000_i1040" DrawAspect="Content" ObjectID="_1687984710" r:id="rId41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kí hiệu </w:t>
                                    </w:r>
                                    <w:r w:rsidRPr="00F87CF6">
                                      <w:rPr>
                                        <w:color w:val="000000" w:themeColor="text1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027" w:dyaOrig="601" w14:anchorId="055431E5">
                                        <v:shape id="_x0000_i1041" type="#_x0000_t75" style="width:51pt;height:30pt" o:ole="">
                                          <v:imagedata r:id="rId42" o:title=""/>
                                        </v:shape>
                                        <o:OLEObject Type="Embed" ProgID="Equation.DSMT4" ShapeID="_x0000_i1041" DrawAspect="Content" ObjectID="_1687984711" r:id="rId43"/>
                                      </w:object>
                                    </w:r>
                                    <w:r w:rsidRPr="00F87CF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3827" w:type="dxa"/>
                                    <w:vAlign w:val="center"/>
                                  </w:tcPr>
                                  <w:p w14:paraId="14362E65" w14:textId="77777777" w:rsidR="00825F5A" w:rsidRPr="00F87CF6" w:rsidRDefault="00825F5A" w:rsidP="00825F5A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F87CF6">
                                      <w:rPr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1EBDDE3D" wp14:editId="0C1B1B97">
                                          <wp:extent cx="1406106" cy="888521"/>
                                          <wp:effectExtent l="0" t="0" r="3810" b="6985"/>
                                          <wp:docPr id="47" name="Picture 47"/>
                                          <wp:cNvGraphicFramePr/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Picture 1"/>
                                                  <pic:cNvPicPr/>
                                                </pic:nvPicPr>
                                                <pic:blipFill>
                                                  <a:blip r:embed="rId4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07111" cy="88915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3A1F279" w14:textId="77777777" w:rsidR="003963E5" w:rsidRPr="00AE63D8" w:rsidRDefault="003963E5" w:rsidP="003963E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Tính chất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: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Trên hình bên ta có dây cung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51" w:dyaOrig="238" w14:anchorId="038B3830">
                                  <v:shape id="_x0000_i1042" type="#_x0000_t75" style="width:22.5pt;height:12pt" o:ole="">
                                    <v:imagedata r:id="rId45" o:title=""/>
                                  </v:shape>
                                  <o:OLEObject Type="Embed" ProgID="Equation.DSMT4" ShapeID="_x0000_i1042" DrawAspect="Content" ObjectID="_1687984712" r:id="rId46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song song với trục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301" w:dyaOrig="238" w14:anchorId="0EF72923">
                                  <v:shape id="_x0000_i1043" type="#_x0000_t75" style="width:15pt;height:12pt" o:ole="">
                                    <v:imagedata r:id="rId47" o:title=""/>
                                  </v:shape>
                                  <o:OLEObject Type="Embed" ProgID="Equation.DSMT4" ShapeID="_x0000_i1043" DrawAspect="Content" ObjectID="_1687984713" r:id="rId48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nếu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902" w:dyaOrig="326" w14:anchorId="3AF1D0D3">
                                  <v:shape id="_x0000_i1044" type="#_x0000_t75" style="width:45pt;height:16.5pt" o:ole="">
                                    <v:imagedata r:id="rId49" o:title=""/>
                                  </v:shape>
                                  <o:OLEObject Type="Embed" ProgID="Equation.DSMT4" ShapeID="_x0000_i1044" DrawAspect="Content" ObjectID="_1687984714" r:id="rId50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thì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478" w:dyaOrig="326" w14:anchorId="69E4EF77">
                                  <v:shape id="_x0000_i1045" type="#_x0000_t75" style="width:74.25pt;height:16.5pt" o:ole="">
                                    <v:imagedata r:id="rId51" o:title=""/>
                                  </v:shape>
                                  <o:OLEObject Type="Embed" ProgID="Equation.DSMT4" ShapeID="_x0000_i1045" DrawAspect="Content" ObjectID="_1687984715" r:id="rId52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Ta có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  <w:lang w:val="vi-VN"/>
                                </w:rPr>
                                <w:object w:dxaOrig="1315" w:dyaOrig="301" w14:anchorId="0EC386A5">
                                  <v:shape id="_x0000_i1046" type="#_x0000_t75" style="width:66pt;height:15pt" o:ole="">
                                    <v:imagedata r:id="rId53" o:title=""/>
                                  </v:shape>
                                  <o:OLEObject Type="Embed" ProgID="Equation.DSMT4" ShapeID="_x0000_i1046" DrawAspect="Content" ObjectID="_1687984716" r:id="rId54"/>
                                </w:objec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415" w:dyaOrig="301" w14:anchorId="7E111652">
                                  <v:shape id="_x0000_i1047" type="#_x0000_t75" style="width:70.5pt;height:15pt" o:ole="">
                                    <v:imagedata r:id="rId55" o:title=""/>
                                  </v:shape>
                                  <o:OLEObject Type="Embed" ProgID="Equation.DSMT4" ShapeID="_x0000_i1047" DrawAspect="Content" ObjectID="_1687984717" r:id="rId56"/>
                                </w:object>
                              </w:r>
                            </w:p>
                            <w:p w14:paraId="66DFCEB7" w14:textId="77777777" w:rsidR="003963E5" w:rsidRPr="00AE63D8" w:rsidRDefault="003963E5" w:rsidP="008D3FF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 w:line="240" w:lineRule="auto"/>
                                <w:ind w:left="458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AE63D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>Do đó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639" w:type="dxa"/>
                                <w:tblInd w:w="250" w:type="dxa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63"/>
                                <w:gridCol w:w="3676"/>
                              </w:tblGrid>
                              <w:tr w:rsidR="003963E5" w:rsidRPr="00AE63D8" w14:paraId="43679A22" w14:textId="77777777" w:rsidTr="00AC78AA">
                                <w:trPr>
                                  <w:trHeight w:val="1519"/>
                                </w:trPr>
                                <w:tc>
                                  <w:tcPr>
                                    <w:tcW w:w="5963" w:type="dxa"/>
                                  </w:tcPr>
                                  <w:p w14:paraId="330A3C9D" w14:textId="77777777" w:rsidR="003963E5" w:rsidRPr="00AE63D8" w:rsidRDefault="003963E5" w:rsidP="003963E5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4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CE4496">
                                      <w:rPr>
                                        <w:lang w:val="vi-VN"/>
                                      </w:rPr>
                                      <w:object w:dxaOrig="2091" w:dyaOrig="1528" w14:anchorId="70923256">
                                        <v:shape id="_x0000_i1048" type="#_x0000_t75" style="width:104.25pt;height:76.5pt" o:ole="">
                                          <v:imagedata r:id="rId57" o:title=""/>
                                        </v:shape>
                                        <o:OLEObject Type="Embed" ProgID="Equation.DSMT4" ShapeID="_x0000_i1048" DrawAspect="Content" ObjectID="_1687984718" r:id="rId5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676" w:type="dxa"/>
                                    <w:vAlign w:val="center"/>
                                  </w:tcPr>
                                  <w:p w14:paraId="2AC42FB9" w14:textId="1D57EB2F" w:rsidR="003963E5" w:rsidRPr="00AE63D8" w:rsidRDefault="00A9574B" w:rsidP="003963E5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0E61AC7" wp14:editId="7CF27A31">
                                          <wp:extent cx="1057713" cy="989244"/>
                                          <wp:effectExtent l="0" t="0" r="0" b="1905"/>
                                          <wp:docPr id="2050" name="Picture 2" descr="Công thức cung - góc liên kết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649A973A-5773-4BF5-BE79-137BED4553F2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2050" name="Picture 2" descr="Công thức cung - góc liên kết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649A973A-5773-4BF5-BE79-137BED4553F2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58771" cy="9902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5EC2982" w14:textId="77777777" w:rsidR="00556594" w:rsidRPr="006C2614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noProof/>
                                  <w:color w:val="0000CC"/>
                                  <w:szCs w:val="24"/>
                                </w:rPr>
                                <w:t xml:space="preserve">Giá trị lượng giác của các góc đặc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noProof/>
                                  <w:color w:val="0000CC"/>
                                  <w:szCs w:val="24"/>
                                </w:rPr>
                                <w:t>biệt</w:t>
                              </w:r>
                            </w:p>
                            <w:tbl>
                              <w:tblPr>
                                <w:tblW w:w="9783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092"/>
                                <w:gridCol w:w="1144"/>
                                <w:gridCol w:w="1307"/>
                                <w:gridCol w:w="1307"/>
                                <w:gridCol w:w="1307"/>
                                <w:gridCol w:w="1307"/>
                                <w:gridCol w:w="1319"/>
                              </w:tblGrid>
                              <w:tr w:rsidR="00556594" w:rsidRPr="00535518" w14:paraId="2F64D241" w14:textId="77777777" w:rsidTr="00E22290">
                                <w:trPr>
                                  <w:trHeight w:val="286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AF5DB" w:themeFill="accent1" w:themeFillTint="33"/>
                                  </w:tcPr>
                                  <w:p w14:paraId="5001204A" w14:textId="77777777" w:rsidR="00556594" w:rsidRPr="003963E5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Giá trị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ab/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  <w:lang w:val="vi-VN"/>
                                      </w:rPr>
                                      <w:object w:dxaOrig="213" w:dyaOrig="188" w14:anchorId="164F5F58">
                                        <v:shape id="_x0000_i1049" type="#_x0000_t75" style="width:10.5pt;height:9.75pt" o:ole="">
                                          <v:imagedata r:id="rId60" o:title=""/>
                                        </v:shape>
                                        <o:OLEObject Type="Embed" ProgID="Equation.DSMT4" ShapeID="_x0000_i1049" DrawAspect="Content" ObjectID="_1687984719" r:id="rId6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EAF5DB" w:themeFill="accent1" w:themeFillTint="33"/>
                                  </w:tcPr>
                                  <w:p w14:paraId="56409C5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238" w:dyaOrig="275" w14:anchorId="7E097E6B">
                                        <v:shape id="_x0000_i1050" type="#_x0000_t75" style="width:12pt;height:13.5pt" o:ole="">
                                          <v:imagedata r:id="rId62" o:title=""/>
                                        </v:shape>
                                        <o:OLEObject Type="Embed" ProgID="Equation.DSMT4" ShapeID="_x0000_i1050" DrawAspect="Content" ObjectID="_1687984720" r:id="rId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07BA66D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38" w:dyaOrig="275" w14:anchorId="4D43CBB3">
                                        <v:shape id="_x0000_i1051" type="#_x0000_t75" style="width:17.25pt;height:13.5pt" o:ole="">
                                          <v:imagedata r:id="rId64" o:title=""/>
                                        </v:shape>
                                        <o:OLEObject Type="Embed" ProgID="Equation.DSMT4" ShapeID="_x0000_i1051" DrawAspect="Content" ObjectID="_1687984721" r:id="rId6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1507E02F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38" w:dyaOrig="275" w14:anchorId="3CEA838B">
                                        <v:shape id="_x0000_i1052" type="#_x0000_t75" style="width:17.25pt;height:13.5pt" o:ole="">
                                          <v:imagedata r:id="rId66" o:title=""/>
                                        </v:shape>
                                        <o:OLEObject Type="Embed" ProgID="Equation.DSMT4" ShapeID="_x0000_i1052" DrawAspect="Content" ObjectID="_1687984722" r:id="rId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6A3026A4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63" w:dyaOrig="275" w14:anchorId="0BC54C75">
                                        <v:shape id="_x0000_i1053" type="#_x0000_t75" style="width:18pt;height:13.5pt" o:ole="">
                                          <v:imagedata r:id="rId68" o:title=""/>
                                        </v:shape>
                                        <o:OLEObject Type="Embed" ProgID="Equation.DSMT4" ShapeID="_x0000_i1053" DrawAspect="Content" ObjectID="_1687984723" r:id="rId6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EAF5DB" w:themeFill="accent1" w:themeFillTint="33"/>
                                  </w:tcPr>
                                  <w:p w14:paraId="54474AE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63" w:dyaOrig="275" w14:anchorId="2B12D9A1">
                                        <v:shape id="_x0000_i1054" type="#_x0000_t75" style="width:18pt;height:13.5pt" o:ole="">
                                          <v:imagedata r:id="rId70" o:title=""/>
                                        </v:shape>
                                        <o:OLEObject Type="Embed" ProgID="Equation.DSMT4" ShapeID="_x0000_i1054" DrawAspect="Content" ObjectID="_1687984724" r:id="rId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EAF5DB" w:themeFill="accent1" w:themeFillTint="33"/>
                                  </w:tcPr>
                                  <w:p w14:paraId="4E124EC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51" w:dyaOrig="275" w14:anchorId="0D33C704">
                                        <v:shape id="_x0000_i1055" type="#_x0000_t75" style="width:22.5pt;height:13.5pt" o:ole="">
                                          <v:imagedata r:id="rId72" o:title=""/>
                                        </v:shape>
                                        <o:OLEObject Type="Embed" ProgID="Equation.DSMT4" ShapeID="_x0000_i1055" DrawAspect="Content" ObjectID="_1687984725" r:id="rId73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70949CE2" w14:textId="77777777" w:rsidTr="00E22290">
                                <w:trPr>
                                  <w:trHeight w:val="380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49E2D6A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88" w:dyaOrig="263" w14:anchorId="1666898C">
                                        <v:shape id="_x0000_i1056" type="#_x0000_t75" style="width:24.75pt;height:13.5pt" o:ole="">
                                          <v:imagedata r:id="rId74" o:title=""/>
                                        </v:shape>
                                        <o:OLEObject Type="Embed" ProgID="Equation.DSMT4" ShapeID="_x0000_i1056" DrawAspect="Content" ObjectID="_1687984726" r:id="rId7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1E520370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88" w:dyaOrig="263" w14:anchorId="76B76FF6">
                                        <v:shape id="_x0000_i1057" type="#_x0000_t75" style="width:9.75pt;height:13.5pt" o:ole="">
                                          <v:imagedata r:id="rId76" o:title=""/>
                                        </v:shape>
                                        <o:OLEObject Type="Embed" ProgID="Equation.DSMT4" ShapeID="_x0000_i1057" DrawAspect="Content" ObjectID="_1687984727" r:id="rId7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B5AA4B2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213" w:dyaOrig="538" w14:anchorId="764F21BB">
                                        <v:shape id="_x0000_i1058" type="#_x0000_t75" style="width:10.5pt;height:27pt" o:ole="">
                                          <v:imagedata r:id="rId78" o:title=""/>
                                        </v:shape>
                                        <o:OLEObject Type="Embed" ProgID="Equation.DSMT4" ShapeID="_x0000_i1058" DrawAspect="Content" ObjectID="_1687984728" r:id="rId7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6F6D25A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3" w:dyaOrig="576" w14:anchorId="54CDFC64">
                                        <v:shape id="_x0000_i1059" type="#_x0000_t75" style="width:18pt;height:28.5pt" o:ole="">
                                          <v:imagedata r:id="rId80" o:title=""/>
                                        </v:shape>
                                        <o:OLEObject Type="Embed" ProgID="Equation.DSMT4" ShapeID="_x0000_i1059" DrawAspect="Content" ObjectID="_1687984729" r:id="rId8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94AE544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3" w:dyaOrig="576" w14:anchorId="7D587319">
                                        <v:shape id="_x0000_i1060" type="#_x0000_t75" style="width:18pt;height:28.5pt" o:ole="">
                                          <v:imagedata r:id="rId82" o:title=""/>
                                        </v:shape>
                                        <o:OLEObject Type="Embed" ProgID="Equation.DSMT4" ShapeID="_x0000_i1060" DrawAspect="Content" ObjectID="_1687984730" r:id="rId8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594A3AF1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5" w:dyaOrig="238" w14:anchorId="45448011">
                                        <v:shape id="_x0000_i1061" type="#_x0000_t75" style="width:6pt;height:12pt" o:ole="">
                                          <v:imagedata r:id="rId84" o:title=""/>
                                        </v:shape>
                                        <o:OLEObject Type="Embed" ProgID="Equation.DSMT4" ShapeID="_x0000_i1061" DrawAspect="Content" ObjectID="_1687984731" r:id="rId8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0FC41635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6FF1DAEC">
                                        <v:shape id="_x0000_i1062" type="#_x0000_t75" style="width:9.75pt;height:13.5pt" o:ole="">
                                          <v:imagedata r:id="rId86" o:title=""/>
                                        </v:shape>
                                        <o:OLEObject Type="Embed" ProgID="Equation.DSMT4" ShapeID="_x0000_i1062" DrawAspect="Content" ObjectID="_1687984732" r:id="rId87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7DC98E89" w14:textId="77777777" w:rsidTr="00E22290">
                                <w:trPr>
                                  <w:trHeight w:val="387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10537BB2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95" w:dyaOrig="210" w14:anchorId="2C688C44">
                                        <v:shape id="_x0000_i1063" type="#_x0000_t75" style="width:24.75pt;height:10.5pt" o:ole="">
                                          <v:imagedata r:id="rId88" o:title=""/>
                                        </v:shape>
                                        <o:OLEObject Type="Embed" ProgID="Equation.DSMT4" ShapeID="_x0000_i1063" DrawAspect="Content" ObjectID="_1687984733" r:id="rId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6DBD1D39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0" w:dyaOrig="240" w14:anchorId="41D9E259">
                                        <v:shape id="_x0000_i1064" type="#_x0000_t75" style="width:6pt;height:12pt" o:ole="">
                                          <v:imagedata r:id="rId90" o:title=""/>
                                        </v:shape>
                                        <o:OLEObject Type="Embed" ProgID="Equation.DSMT4" ShapeID="_x0000_i1064" DrawAspect="Content" ObjectID="_1687984734" r:id="rId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0B171171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0" w:dyaOrig="570" w14:anchorId="5ECD3B69">
                                        <v:shape id="_x0000_i1065" type="#_x0000_t75" style="width:18pt;height:28.5pt" o:ole="">
                                          <v:imagedata r:id="rId92" o:title=""/>
                                        </v:shape>
                                        <o:OLEObject Type="Embed" ProgID="Equation.DSMT4" ShapeID="_x0000_i1065" DrawAspect="Content" ObjectID="_1687984735" r:id="rId9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0F04C7B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360" w:dyaOrig="570" w14:anchorId="026D0523">
                                        <v:shape id="_x0000_i1066" type="#_x0000_t75" style="width:18pt;height:28.5pt" o:ole="">
                                          <v:imagedata r:id="rId94" o:title=""/>
                                        </v:shape>
                                        <o:OLEObject Type="Embed" ProgID="Equation.DSMT4" ShapeID="_x0000_i1066" DrawAspect="Content" ObjectID="_1687984736" r:id="rId9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56F4D2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0"/>
                                        <w:szCs w:val="24"/>
                                      </w:rPr>
                                      <w:object w:dxaOrig="210" w:dyaOrig="540" w14:anchorId="2B6AC8F6">
                                        <v:shape id="_x0000_i1067" type="#_x0000_t75" style="width:10.5pt;height:27pt" o:ole="">
                                          <v:imagedata r:id="rId96" o:title=""/>
                                        </v:shape>
                                        <o:OLEObject Type="Embed" ProgID="Equation.DSMT4" ShapeID="_x0000_i1067" DrawAspect="Content" ObjectID="_1687984737" r:id="rId9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59F0243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3AAC5684">
                                        <v:shape id="_x0000_i1068" type="#_x0000_t75" style="width:9.75pt;height:13.5pt" o:ole="">
                                          <v:imagedata r:id="rId98" o:title=""/>
                                        </v:shape>
                                        <o:OLEObject Type="Embed" ProgID="Equation.DSMT4" ShapeID="_x0000_i1068" DrawAspect="Content" ObjectID="_1687984738" r:id="rId9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6CAB2C2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330" w:dyaOrig="240" w14:anchorId="007FEBEF">
                                        <v:shape id="_x0000_i1069" type="#_x0000_t75" style="width:16.5pt;height:12pt" o:ole="">
                                          <v:imagedata r:id="rId100" o:title=""/>
                                        </v:shape>
                                        <o:OLEObject Type="Embed" ProgID="Equation.DSMT4" ShapeID="_x0000_i1069" DrawAspect="Content" ObjectID="_1687984739" r:id="rId101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28F1B010" w14:textId="77777777" w:rsidTr="00E22290">
                                <w:trPr>
                                  <w:trHeight w:val="387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386E0AC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95" w:dyaOrig="210" w14:anchorId="468AEB78">
                                        <v:shape id="_x0000_i1070" type="#_x0000_t75" style="width:24.75pt;height:10.5pt" o:ole="">
                                          <v:imagedata r:id="rId102" o:title=""/>
                                        </v:shape>
                                        <o:OLEObject Type="Embed" ProgID="Equation.DSMT4" ShapeID="_x0000_i1070" DrawAspect="Content" ObjectID="_1687984740" r:id="rId10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70A0CC4F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5A78248C">
                                        <v:shape id="_x0000_i1071" type="#_x0000_t75" style="width:9.75pt;height:13.5pt" o:ole="">
                                          <v:imagedata r:id="rId104" o:title=""/>
                                        </v:shape>
                                        <o:OLEObject Type="Embed" ProgID="Equation.DSMT4" ShapeID="_x0000_i1071" DrawAspect="Content" ObjectID="_1687984741" r:id="rId1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63CAE63D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4"/>
                                        <w:szCs w:val="24"/>
                                      </w:rPr>
                                      <w:object w:dxaOrig="360" w:dyaOrig="570" w14:anchorId="4E1EFEE0">
                                        <v:shape id="_x0000_i1072" type="#_x0000_t75" style="width:18pt;height:28.5pt" o:ole="">
                                          <v:imagedata r:id="rId106" o:title=""/>
                                        </v:shape>
                                        <o:OLEObject Type="Embed" ProgID="Equation.DSMT4" ShapeID="_x0000_i1072" DrawAspect="Content" ObjectID="_1687984742" r:id="rId10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79EF8F98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0" w:dyaOrig="240" w14:anchorId="1624C66C">
                                        <v:shape id="_x0000_i1073" type="#_x0000_t75" style="width:6pt;height:12pt" o:ole="">
                                          <v:imagedata r:id="rId108" o:title=""/>
                                        </v:shape>
                                        <o:OLEObject Type="Embed" ProgID="Equation.DSMT4" ShapeID="_x0000_i1073" DrawAspect="Content" ObjectID="_1687984743" r:id="rId10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7664A77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330" w:dyaOrig="300" w14:anchorId="1BDCD80E">
                                        <v:shape id="_x0000_i1074" type="#_x0000_t75" style="width:16.5pt;height:15pt" o:ole="">
                                          <v:imagedata r:id="rId110" o:title=""/>
                                        </v:shape>
                                        <o:OLEObject Type="Embed" ProgID="Equation.DSMT4" ShapeID="_x0000_i1074" DrawAspect="Content" ObjectID="_1687984744" r:id="rId11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0E7953C7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Cs w:val="24"/>
                                      </w:rPr>
                                      <w:object w:dxaOrig="120" w:dyaOrig="300" w14:anchorId="02595B1F">
                                        <v:shape id="_x0000_i1076" type="#_x0000_t75" style="width:6pt;height:15pt" o:ole="">
                                          <v:imagedata r:id="rId112" o:title=""/>
                                        </v:shape>
                                        <o:OLEObject Type="Embed" ProgID="Equation.DSMT4" ShapeID="_x0000_i1076" DrawAspect="Content" ObjectID="_1687984745" r:id="rId1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5F8FC126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3909530F">
                                        <v:shape id="_x0000_i1078" type="#_x0000_t75" style="width:9.75pt;height:13.5pt" o:ole="">
                                          <v:imagedata r:id="rId114" o:title=""/>
                                        </v:shape>
                                        <o:OLEObject Type="Embed" ProgID="Equation.DSMT4" ShapeID="_x0000_i1078" DrawAspect="Content" ObjectID="_1687984746" r:id="rId115"/>
                                      </w:object>
                                    </w:r>
                                  </w:p>
                                </w:tc>
                              </w:tr>
                              <w:tr w:rsidR="00556594" w:rsidRPr="00535518" w14:paraId="23338A96" w14:textId="77777777" w:rsidTr="00E22290">
                                <w:trPr>
                                  <w:trHeight w:val="380"/>
                                  <w:jc w:val="center"/>
                                </w:trPr>
                                <w:tc>
                                  <w:tcPr>
                                    <w:tcW w:w="2092" w:type="dxa"/>
                                    <w:shd w:val="clear" w:color="auto" w:fill="E7F3ED" w:themeFill="accent6" w:themeFillTint="33"/>
                                    <w:vAlign w:val="center"/>
                                  </w:tcPr>
                                  <w:p w14:paraId="5AFC26CF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495" w:dyaOrig="210" w14:anchorId="35C43307">
                                        <v:shape id="_x0000_i1080" type="#_x0000_t75" style="width:24.75pt;height:10.5pt" o:ole="">
                                          <v:imagedata r:id="rId116" o:title=""/>
                                        </v:shape>
                                        <o:OLEObject Type="Embed" ProgID="Equation.DSMT4" ShapeID="_x0000_i1080" DrawAspect="Content" ObjectID="_1687984747" r:id="rId1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144" w:type="dxa"/>
                                    <w:shd w:val="clear" w:color="auto" w:fill="auto"/>
                                    <w:vAlign w:val="center"/>
                                  </w:tcPr>
                                  <w:p w14:paraId="1669BA9A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Cs w:val="24"/>
                                      </w:rPr>
                                      <w:object w:dxaOrig="120" w:dyaOrig="300" w14:anchorId="42E67673">
                                        <v:shape id="_x0000_i1082" type="#_x0000_t75" style="width:6pt;height:15pt" o:ole="">
                                          <v:imagedata r:id="rId118" o:title=""/>
                                        </v:shape>
                                        <o:OLEObject Type="Embed" ProgID="Equation.DSMT4" ShapeID="_x0000_i1082" DrawAspect="Content" ObjectID="_1687984748" r:id="rId11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712872E5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330" w:dyaOrig="300" w14:anchorId="1E5AEAA1">
                                        <v:shape id="_x0000_i1084" type="#_x0000_t75" style="width:16.5pt;height:15pt" o:ole="">
                                          <v:imagedata r:id="rId120" o:title=""/>
                                        </v:shape>
                                        <o:OLEObject Type="Embed" ProgID="Equation.DSMT4" ShapeID="_x0000_i1084" DrawAspect="Content" ObjectID="_1687984749" r:id="rId12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37CCA9F0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4"/>
                                        <w:szCs w:val="24"/>
                                      </w:rPr>
                                      <w:object w:dxaOrig="120" w:dyaOrig="240" w14:anchorId="20E7D597">
                                        <v:shape id="_x0000_i1086" type="#_x0000_t75" style="width:6pt;height:12pt" o:ole="">
                                          <v:imagedata r:id="rId122" o:title=""/>
                                        </v:shape>
                                        <o:OLEObject Type="Embed" ProgID="Equation.DSMT4" ShapeID="_x0000_i1086" DrawAspect="Content" ObjectID="_1687984750" r:id="rId12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41A021A5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24"/>
                                        <w:szCs w:val="24"/>
                                      </w:rPr>
                                      <w:object w:dxaOrig="360" w:dyaOrig="570" w14:anchorId="78F9D70C">
                                        <v:shape id="_x0000_i1088" type="#_x0000_t75" style="width:18pt;height:28.5pt" o:ole="">
                                          <v:imagedata r:id="rId124" o:title=""/>
                                        </v:shape>
                                        <o:OLEObject Type="Embed" ProgID="Equation.DSMT4" ShapeID="_x0000_i1088" DrawAspect="Content" ObjectID="_1687984751" r:id="rId12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07" w:type="dxa"/>
                                    <w:shd w:val="clear" w:color="auto" w:fill="auto"/>
                                    <w:vAlign w:val="center"/>
                                  </w:tcPr>
                                  <w:p w14:paraId="37379F64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</w:rPr>
                                      <w:object w:dxaOrig="195" w:dyaOrig="270" w14:anchorId="23BBD55B">
                                        <v:shape id="_x0000_i1090" type="#_x0000_t75" style="width:9.75pt;height:13.5pt" o:ole="">
                                          <v:imagedata r:id="rId126" o:title=""/>
                                        </v:shape>
                                        <o:OLEObject Type="Embed" ProgID="Equation.DSMT4" ShapeID="_x0000_i1090" DrawAspect="Content" ObjectID="_1687984752" r:id="rId12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1319" w:type="dxa"/>
                                    <w:shd w:val="clear" w:color="auto" w:fill="auto"/>
                                    <w:vAlign w:val="center"/>
                                  </w:tcPr>
                                  <w:p w14:paraId="6BEAA11B" w14:textId="77777777" w:rsidR="00556594" w:rsidRPr="0053551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4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Cs w:val="24"/>
                                      </w:rPr>
                                      <w:object w:dxaOrig="120" w:dyaOrig="300" w14:anchorId="77F4D068">
                                        <v:shape id="_x0000_i1092" type="#_x0000_t75" style="width:6pt;height:15pt" o:ole="">
                                          <v:imagedata r:id="rId128" o:title=""/>
                                        </v:shape>
                                        <o:OLEObject Type="Embed" ProgID="Equation.DSMT4" ShapeID="_x0000_i1092" DrawAspect="Content" ObjectID="_1687984753" r:id="rId12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1D2F03DC" w14:textId="48DB439E" w:rsidR="00E62F77" w:rsidRPr="003963E5" w:rsidRDefault="00E62F77" w:rsidP="003963E5">
                              <w:pPr>
                                <w:spacing w:before="60" w:after="60" w:line="240" w:lineRule="auto"/>
                                <w:ind w:left="288" w:firstLine="288"/>
                                <w:rPr>
                                  <w:rFonts w:ascii="Chu Van An" w:eastAsia="Times New Roman" w:hAnsi="Chu Van An"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571.25pt;mso-position-horizontal-relative:char;mso-position-vertical-relative:line" coordorigin="-123,-46" coordsize="65134,345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">
                <v:shape id="Rectangle: Diagonal Corners Rounded 244" o:spid="_x0000_s1071" style="position:absolute;width:65011;height:34514;visibility:visible;mso-wrap-style:square;v-text-anchor:middle" coordsize="6501130,34514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" adj="-11796480,,5400" path="m32685,l6409735,v50476,,91395,40919,91395,91395l6501130,3418781v,18051,-14634,32685,-32685,32685l91395,3451466c40919,3451466,,3410547,,3360071l,32685c,14634,14634,,3268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2685,0;6409735,0;6501130,91395;6501130,3418781;6468445,3451466;91395,3451466;0,3360071;0,32685;32685,0" o:connectangles="0,0,0,0,0,0,0,0,0" textboxrect="0,0,6501130,3451466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A0ACFF3" w14:textId="2502CF17" w:rsidR="00825F5A" w:rsidRPr="00F87CF6" w:rsidRDefault="00E62F77" w:rsidP="003963E5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  <w:r w:rsidR="00825F5A" w:rsidRPr="00825F5A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Định nghĩa: </w: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Với mỗi góc </w:t>
                        </w:r>
                        <w:r w:rsidR="00825F5A" w:rsidRPr="00F87CF6">
                          <w:rPr>
                            <w:position w:val="-14"/>
                            <w:szCs w:val="24"/>
                          </w:rPr>
                          <w:object w:dxaOrig="1613" w:dyaOrig="369" w14:anchorId="676BAD87">
                            <v:shape id="_x0000_i1025" type="#_x0000_t75" style="width:81pt;height:18pt" o:ole="">
                              <v:imagedata r:id="rId10" o:title=""/>
                            </v:shape>
                            <o:OLEObject Type="Embed" ProgID="Equation.DSMT4" ShapeID="_x0000_i1025" DrawAspect="Content" ObjectID="_1687984695" r:id="rId130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ta xác định một điểm </w:t>
                        </w:r>
                        <w:r w:rsidR="00825F5A" w:rsidRPr="00F87CF6">
                          <w:rPr>
                            <w:position w:val="-4"/>
                            <w:szCs w:val="24"/>
                          </w:rPr>
                          <w:object w:dxaOrig="300" w:dyaOrig="219" w14:anchorId="28ED0915">
                            <v:shape id="_x0000_i1026" type="#_x0000_t75" style="width:15pt;height:10.5pt" o:ole="">
                              <v:imagedata r:id="rId12" o:title=""/>
                            </v:shape>
                            <o:OLEObject Type="Embed" ProgID="Equation.DSMT4" ShapeID="_x0000_i1026" DrawAspect="Content" ObjectID="_1687984696" r:id="rId131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trên nửa đường tròn đơn vị sao cho </w:t>
                        </w:r>
                        <w:r w:rsidR="00825F5A" w:rsidRPr="00F87CF6">
                          <w:rPr>
                            <w:position w:val="-6"/>
                            <w:szCs w:val="24"/>
                          </w:rPr>
                          <w:object w:dxaOrig="899" w:dyaOrig="323" w14:anchorId="288239D4">
                            <v:shape id="_x0000_i1027" type="#_x0000_t75" style="width:45pt;height:16.5pt" o:ole="">
                              <v:imagedata r:id="rId14" o:title=""/>
                            </v:shape>
                            <o:OLEObject Type="Embed" ProgID="Equation.DSMT4" ShapeID="_x0000_i1027" DrawAspect="Content" ObjectID="_1687984697" r:id="rId132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giả sử điểm </w:t>
                        </w:r>
                        <w:r w:rsidR="00825F5A" w:rsidRPr="00F87CF6">
                          <w:rPr>
                            <w:position w:val="-4"/>
                            <w:szCs w:val="24"/>
                          </w:rPr>
                          <w:object w:dxaOrig="301" w:dyaOrig="213" w14:anchorId="26F153A2">
                            <v:shape id="_x0000_i1028" type="#_x0000_t75" style="width:15pt;height:10.5pt" o:ole="">
                              <v:imagedata r:id="rId16" o:title=""/>
                            </v:shape>
                            <o:OLEObject Type="Embed" ProgID="Equation.DSMT4" ShapeID="_x0000_i1028" DrawAspect="Content" ObjectID="_1687984698" r:id="rId133"/>
                          </w:object>
                        </w:r>
                        <w:r w:rsidR="00825F5A"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có tọa độ </w:t>
                        </w:r>
                        <w:r w:rsidR="00825F5A" w:rsidRPr="00F87CF6">
                          <w:rPr>
                            <w:position w:val="-12"/>
                            <w:szCs w:val="24"/>
                          </w:rPr>
                          <w:object w:dxaOrig="964" w:dyaOrig="338" w14:anchorId="13222A9F">
                            <v:shape id="_x0000_i1029" type="#_x0000_t75" style="width:48pt;height:17.25pt" o:ole="">
                              <v:imagedata r:id="rId18" o:title=""/>
                            </v:shape>
                            <o:OLEObject Type="Embed" ProgID="Equation.DSMT4" ShapeID="_x0000_i1029" DrawAspect="Content" ObjectID="_1687984699" r:id="rId134"/>
                          </w:object>
                        </w:r>
                      </w:p>
                      <w:p w14:paraId="5BD841C4" w14:textId="77777777" w:rsidR="00825F5A" w:rsidRPr="00F87CF6" w:rsidRDefault="00825F5A" w:rsidP="008D3FF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tabs>
                            <w:tab w:val="left" w:pos="360"/>
                            <w:tab w:val="left" w:pos="1980"/>
                            <w:tab w:val="left" w:pos="3960"/>
                            <w:tab w:val="left" w:pos="5940"/>
                          </w:tabs>
                          <w:spacing w:before="40" w:line="240" w:lineRule="auto"/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F87CF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Khi đó ta có định nghĩa:</w:t>
                        </w:r>
                      </w:p>
                      <w:tbl>
                        <w:tblPr>
                          <w:tblStyle w:val="TableGrid"/>
                          <w:tblW w:w="9781" w:type="dxa"/>
                          <w:tblInd w:w="112" w:type="dxa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54"/>
                          <w:gridCol w:w="3827"/>
                        </w:tblGrid>
                        <w:tr w:rsidR="00825F5A" w:rsidRPr="00F87CF6" w14:paraId="7D9E9C33" w14:textId="77777777" w:rsidTr="00E22290">
                          <w:trPr>
                            <w:trHeight w:val="2076"/>
                          </w:trPr>
                          <w:tc>
                            <w:tcPr>
                              <w:tcW w:w="5954" w:type="dxa"/>
                            </w:tcPr>
                            <w:p w14:paraId="125FE7A7" w14:textId="77777777" w:rsidR="00825F5A" w:rsidRPr="00F87CF6" w:rsidRDefault="00825F5A" w:rsidP="008D3FFF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sin của góc </w:t>
                              </w:r>
                              <w:r w:rsidRPr="00F87CF6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20C9D527">
                                  <v:shape id="_x0000_i1030" type="#_x0000_t75" style="width:10.5pt;height:9.75pt" o:ole="">
                                    <v:imagedata r:id="rId20" o:title=""/>
                                  </v:shape>
                                  <o:OLEObject Type="Embed" ProgID="Equation.DSMT4" ShapeID="_x0000_i1030" DrawAspect="Content" ObjectID="_1687984700" r:id="rId135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326" w:dyaOrig="301" w14:anchorId="7A030644">
                                  <v:shape id="_x0000_i1031" type="#_x0000_t75" style="width:16.5pt;height:15pt" o:ole="">
                                    <v:imagedata r:id="rId22" o:title=""/>
                                  </v:shape>
                                  <o:OLEObject Type="Embed" ProgID="Equation.DSMT4" ShapeID="_x0000_i1031" DrawAspect="Content" ObjectID="_1687984701" r:id="rId136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52" w:dyaOrig="301" w14:anchorId="61145B62">
                                  <v:shape id="_x0000_i1032" type="#_x0000_t75" style="width:47.25pt;height:15pt" o:ole="">
                                    <v:imagedata r:id="rId24" o:title=""/>
                                  </v:shape>
                                  <o:OLEObject Type="Embed" ProgID="Equation.DSMT4" ShapeID="_x0000_i1032" DrawAspect="Content" ObjectID="_1687984702" r:id="rId137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446B748" w14:textId="77777777" w:rsidR="00825F5A" w:rsidRPr="00F87CF6" w:rsidRDefault="00825F5A" w:rsidP="008D3FFF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cosin của góc </w:t>
                              </w:r>
                              <w:r w:rsidRPr="00F87CF6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6502A208">
                                  <v:shape id="_x0000_i1033" type="#_x0000_t75" style="width:10.5pt;height:9.75pt" o:ole="">
                                    <v:imagedata r:id="rId26" o:title=""/>
                                  </v:shape>
                                  <o:OLEObject Type="Embed" ProgID="Equation.DSMT4" ShapeID="_x0000_i1033" DrawAspect="Content" ObjectID="_1687984703" r:id="rId138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326" w:dyaOrig="301" w14:anchorId="310EE82C">
                                  <v:shape id="_x0000_i1034" type="#_x0000_t75" style="width:16.5pt;height:15pt" o:ole="">
                                    <v:imagedata r:id="rId28" o:title=""/>
                                  </v:shape>
                                  <o:OLEObject Type="Embed" ProgID="Equation.DSMT4" ShapeID="_x0000_i1034" DrawAspect="Content" ObjectID="_1687984704" r:id="rId139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64" w:dyaOrig="301" w14:anchorId="23ED9C9A">
                                  <v:shape id="_x0000_i1035" type="#_x0000_t75" style="width:48pt;height:15pt" o:ole="">
                                    <v:imagedata r:id="rId30" o:title=""/>
                                  </v:shape>
                                  <o:OLEObject Type="Embed" ProgID="Equation.DSMT4" ShapeID="_x0000_i1035" DrawAspect="Content" ObjectID="_1687984705" r:id="rId140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27F1EED1" w14:textId="77777777" w:rsidR="00825F5A" w:rsidRPr="00F87CF6" w:rsidRDefault="00825F5A" w:rsidP="008D3FFF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tang của góc </w:t>
                              </w:r>
                              <w:r w:rsidRPr="00F87CF6">
                                <w:rPr>
                                  <w:color w:val="000000" w:themeColor="text1"/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6D9D97C2">
                                  <v:shape id="_x0000_i1036" type="#_x0000_t75" style="width:10.5pt;height:9.75pt" o:ole="">
                                    <v:imagedata r:id="rId32" o:title=""/>
                                  </v:shape>
                                  <o:OLEObject Type="Embed" ProgID="Equation.DSMT4" ShapeID="_x0000_i1036" DrawAspect="Content" ObjectID="_1687984706" r:id="rId141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77" w:dyaOrig="601" w14:anchorId="51D3E92F">
                                  <v:shape id="_x0000_i1037" type="#_x0000_t75" style="width:54pt;height:30pt" o:ole="">
                                    <v:imagedata r:id="rId34" o:title=""/>
                                  </v:shape>
                                  <o:OLEObject Type="Embed" ProgID="Equation.DSMT4" ShapeID="_x0000_i1037" DrawAspect="Content" ObjectID="_1687984707" r:id="rId142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52" w:dyaOrig="601" w14:anchorId="49A585B8">
                                  <v:shape id="_x0000_i1038" type="#_x0000_t75" style="width:52.5pt;height:30pt" o:ole="">
                                    <v:imagedata r:id="rId36" o:title=""/>
                                  </v:shape>
                                  <o:OLEObject Type="Embed" ProgID="Equation.DSMT4" ShapeID="_x0000_i1038" DrawAspect="Content" ObjectID="_1687984708" r:id="rId143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763A178" w14:textId="77777777" w:rsidR="00825F5A" w:rsidRPr="00F87CF6" w:rsidRDefault="00825F5A" w:rsidP="008D3FFF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360"/>
                                </w:tabs>
                                <w:spacing w:before="40"/>
                                <w:ind w:left="24" w:hanging="11"/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rFonts w:ascii="Chu Van An" w:hAnsi="Chu Van An" w:cs="Chu Van An"/>
                                  <w:color w:val="134770" w:themeColor="text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cotang của góc </w:t>
                              </w:r>
                              <w:r w:rsidRPr="00F87CF6">
                                <w:rPr>
                                  <w:color w:val="000000" w:themeColor="text1"/>
                                  <w:position w:val="-4"/>
                                  <w:sz w:val="24"/>
                                  <w:szCs w:val="24"/>
                                </w:rPr>
                                <w:object w:dxaOrig="213" w:dyaOrig="188" w14:anchorId="6E07AEEB">
                                  <v:shape id="_x0000_i1039" type="#_x0000_t75" style="width:10.5pt;height:9.75pt" o:ole="">
                                    <v:imagedata r:id="rId38" o:title=""/>
                                  </v:shape>
                                  <o:OLEObject Type="Embed" ProgID="Equation.DSMT4" ShapeID="_x0000_i1039" DrawAspect="Content" ObjectID="_1687984709" r:id="rId144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77" w:dyaOrig="601" w14:anchorId="37CE6DB9">
                                  <v:shape id="_x0000_i1040" type="#_x0000_t75" style="width:54pt;height:30pt" o:ole="">
                                    <v:imagedata r:id="rId40" o:title=""/>
                                  </v:shape>
                                  <o:OLEObject Type="Embed" ProgID="Equation.DSMT4" ShapeID="_x0000_i1040" DrawAspect="Content" ObjectID="_1687984710" r:id="rId145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kí hiệu </w:t>
                              </w:r>
                              <w:r w:rsidRPr="00F87CF6">
                                <w:rPr>
                                  <w:color w:val="000000" w:themeColor="text1"/>
                                  <w:position w:val="-26"/>
                                  <w:sz w:val="24"/>
                                  <w:szCs w:val="24"/>
                                </w:rPr>
                                <w:object w:dxaOrig="1027" w:dyaOrig="601" w14:anchorId="055431E5">
                                  <v:shape id="_x0000_i1041" type="#_x0000_t75" style="width:51pt;height:30pt" o:ole="">
                                    <v:imagedata r:id="rId42" o:title=""/>
                                  </v:shape>
                                  <o:OLEObject Type="Embed" ProgID="Equation.DSMT4" ShapeID="_x0000_i1041" DrawAspect="Content" ObjectID="_1687984711" r:id="rId146"/>
                                </w:object>
                              </w:r>
                              <w:r w:rsidRPr="00F87CF6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3827" w:type="dxa"/>
                              <w:vAlign w:val="center"/>
                            </w:tcPr>
                            <w:p w14:paraId="14362E65" w14:textId="77777777" w:rsidR="00825F5A" w:rsidRPr="00F87CF6" w:rsidRDefault="00825F5A" w:rsidP="00825F5A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F87CF6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1EBDDE3D" wp14:editId="0C1B1B97">
                                    <wp:extent cx="1406106" cy="888521"/>
                                    <wp:effectExtent l="0" t="0" r="3810" b="6985"/>
                                    <wp:docPr id="47" name="Picture 47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Picture 1"/>
                                            <pic:cNvPicPr/>
                                          </pic:nvPicPr>
                                          <pic:blipFill>
                                            <a:blip r:embed="rId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07111" cy="88915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3A1F279" w14:textId="77777777" w:rsidR="003963E5" w:rsidRPr="00AE63D8" w:rsidRDefault="003963E5" w:rsidP="003963E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Pr="00AE63D8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Tính chất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: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Trên hình bên ta có dây cung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</w:rPr>
                          <w:object w:dxaOrig="451" w:dyaOrig="238" w14:anchorId="038B3830">
                            <v:shape id="_x0000_i1042" type="#_x0000_t75" style="width:22.5pt;height:12pt" o:ole="">
                              <v:imagedata r:id="rId45" o:title=""/>
                            </v:shape>
                            <o:OLEObject Type="Embed" ProgID="Equation.DSMT4" ShapeID="_x0000_i1042" DrawAspect="Content" ObjectID="_1687984712" r:id="rId147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song song với trục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  <w:lang w:val="vi-VN"/>
                          </w:rPr>
                          <w:object w:dxaOrig="301" w:dyaOrig="238" w14:anchorId="0EF72923">
                            <v:shape id="_x0000_i1043" type="#_x0000_t75" style="width:15pt;height:12pt" o:ole="">
                              <v:imagedata r:id="rId47" o:title=""/>
                            </v:shape>
                            <o:OLEObject Type="Embed" ProgID="Equation.DSMT4" ShapeID="_x0000_i1043" DrawAspect="Content" ObjectID="_1687984713" r:id="rId148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nếu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  <w:lang w:val="vi-VN"/>
                          </w:rPr>
                          <w:object w:dxaOrig="902" w:dyaOrig="326" w14:anchorId="3AF1D0D3">
                            <v:shape id="_x0000_i1044" type="#_x0000_t75" style="width:45pt;height:16.5pt" o:ole="">
                              <v:imagedata r:id="rId49" o:title=""/>
                            </v:shape>
                            <o:OLEObject Type="Embed" ProgID="Equation.DSMT4" ShapeID="_x0000_i1044" DrawAspect="Content" ObjectID="_1687984714" r:id="rId149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thì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Cs w:val="24"/>
                            <w:lang w:val="vi-VN"/>
                          </w:rPr>
                          <w:object w:dxaOrig="1478" w:dyaOrig="326" w14:anchorId="69E4EF77">
                            <v:shape id="_x0000_i1045" type="#_x0000_t75" style="width:74.25pt;height:16.5pt" o:ole="">
                              <v:imagedata r:id="rId51" o:title=""/>
                            </v:shape>
                            <o:OLEObject Type="Embed" ProgID="Equation.DSMT4" ShapeID="_x0000_i1045" DrawAspect="Content" ObjectID="_1687984715" r:id="rId150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Ta có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10"/>
                            <w:szCs w:val="24"/>
                            <w:lang w:val="vi-VN"/>
                          </w:rPr>
                          <w:object w:dxaOrig="1315" w:dyaOrig="301" w14:anchorId="0EC386A5">
                            <v:shape id="_x0000_i1046" type="#_x0000_t75" style="width:66pt;height:15pt" o:ole="">
                              <v:imagedata r:id="rId53" o:title=""/>
                            </v:shape>
                            <o:OLEObject Type="Embed" ProgID="Equation.DSMT4" ShapeID="_x0000_i1046" DrawAspect="Content" ObjectID="_1687984716" r:id="rId151"/>
                          </w:objec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position w:val="-10"/>
                            <w:szCs w:val="24"/>
                          </w:rPr>
                          <w:object w:dxaOrig="1415" w:dyaOrig="301" w14:anchorId="7E111652">
                            <v:shape id="_x0000_i1047" type="#_x0000_t75" style="width:70.5pt;height:15pt" o:ole="">
                              <v:imagedata r:id="rId55" o:title=""/>
                            </v:shape>
                            <o:OLEObject Type="Embed" ProgID="Equation.DSMT4" ShapeID="_x0000_i1047" DrawAspect="Content" ObjectID="_1687984717" r:id="rId152"/>
                          </w:object>
                        </w:r>
                      </w:p>
                      <w:p w14:paraId="66DFCEB7" w14:textId="77777777" w:rsidR="003963E5" w:rsidRPr="00AE63D8" w:rsidRDefault="003963E5" w:rsidP="008D3FF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tabs>
                            <w:tab w:val="left" w:pos="360"/>
                            <w:tab w:val="left" w:pos="1980"/>
                            <w:tab w:val="left" w:pos="3960"/>
                            <w:tab w:val="left" w:pos="5940"/>
                          </w:tabs>
                          <w:spacing w:before="40" w:line="240" w:lineRule="auto"/>
                          <w:ind w:left="458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AE63D8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>Do đó</w:t>
                        </w:r>
                        <w:r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639" w:type="dxa"/>
                          <w:tblInd w:w="250" w:type="dxa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63"/>
                          <w:gridCol w:w="3676"/>
                        </w:tblGrid>
                        <w:tr w:rsidR="003963E5" w:rsidRPr="00AE63D8" w14:paraId="43679A22" w14:textId="77777777" w:rsidTr="00AC78AA">
                          <w:trPr>
                            <w:trHeight w:val="1519"/>
                          </w:trPr>
                          <w:tc>
                            <w:tcPr>
                              <w:tcW w:w="5963" w:type="dxa"/>
                            </w:tcPr>
                            <w:p w14:paraId="330A3C9D" w14:textId="77777777" w:rsidR="003963E5" w:rsidRPr="00AE63D8" w:rsidRDefault="003963E5" w:rsidP="003963E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4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CE4496">
                                <w:rPr>
                                  <w:lang w:val="vi-VN"/>
                                </w:rPr>
                                <w:object w:dxaOrig="2091" w:dyaOrig="1528" w14:anchorId="70923256">
                                  <v:shape id="_x0000_i1048" type="#_x0000_t75" style="width:104.25pt;height:76.5pt" o:ole="">
                                    <v:imagedata r:id="rId57" o:title=""/>
                                  </v:shape>
                                  <o:OLEObject Type="Embed" ProgID="Equation.DSMT4" ShapeID="_x0000_i1048" DrawAspect="Content" ObjectID="_1687984718" r:id="rId153"/>
                                </w:object>
                              </w:r>
                            </w:p>
                          </w:tc>
                          <w:tc>
                            <w:tcPr>
                              <w:tcW w:w="3676" w:type="dxa"/>
                              <w:vAlign w:val="center"/>
                            </w:tcPr>
                            <w:p w14:paraId="2AC42FB9" w14:textId="1D57EB2F" w:rsidR="003963E5" w:rsidRPr="00AE63D8" w:rsidRDefault="00A9574B" w:rsidP="003963E5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0E61AC7" wp14:editId="7CF27A31">
                                    <wp:extent cx="1057713" cy="989244"/>
                                    <wp:effectExtent l="0" t="0" r="0" b="1905"/>
                                    <wp:docPr id="2050" name="Picture 2" descr="Công thức cung - góc liên kết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649A973A-5773-4BF5-BE79-137BED4553F2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050" name="Picture 2" descr="Công thức cung - góc liên kết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649A973A-5773-4BF5-BE79-137BED4553F2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58771" cy="9902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5EC2982" w14:textId="77777777" w:rsidR="00556594" w:rsidRPr="006C2614" w:rsidRDefault="00556594" w:rsidP="00556594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6C2614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 </w:t>
                        </w:r>
                        <w:r w:rsidRPr="006C2614">
                          <w:rPr>
                            <w:rFonts w:ascii="Chu Van An" w:hAnsi="Chu Van An" w:cs="Chu Van An"/>
                            <w:b/>
                            <w:noProof/>
                            <w:color w:val="0000CC"/>
                            <w:szCs w:val="24"/>
                          </w:rPr>
                          <w:t xml:space="preserve">Giá trị lượng giác của các góc đặc </w:t>
                        </w:r>
                        <w:r>
                          <w:rPr>
                            <w:rFonts w:ascii="Chu Van An" w:hAnsi="Chu Van An" w:cs="Chu Van An"/>
                            <w:b/>
                            <w:noProof/>
                            <w:color w:val="0000CC"/>
                            <w:szCs w:val="24"/>
                          </w:rPr>
                          <w:t>biệt</w:t>
                        </w:r>
                      </w:p>
                      <w:tbl>
                        <w:tblPr>
                          <w:tblW w:w="9783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092"/>
                          <w:gridCol w:w="1144"/>
                          <w:gridCol w:w="1307"/>
                          <w:gridCol w:w="1307"/>
                          <w:gridCol w:w="1307"/>
                          <w:gridCol w:w="1307"/>
                          <w:gridCol w:w="1319"/>
                        </w:tblGrid>
                        <w:tr w:rsidR="00556594" w:rsidRPr="00535518" w14:paraId="2F64D241" w14:textId="77777777" w:rsidTr="00E22290">
                          <w:trPr>
                            <w:trHeight w:val="286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AF5DB" w:themeFill="accent1" w:themeFillTint="33"/>
                            </w:tcPr>
                            <w:p w14:paraId="5001204A" w14:textId="77777777" w:rsidR="00556594" w:rsidRPr="003963E5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Giá trị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ab/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  <w:lang w:val="vi-VN"/>
                                </w:rPr>
                                <w:object w:dxaOrig="213" w:dyaOrig="188" w14:anchorId="164F5F58">
                                  <v:shape id="_x0000_i1049" type="#_x0000_t75" style="width:10.5pt;height:9.75pt" o:ole="">
                                    <v:imagedata r:id="rId60" o:title=""/>
                                  </v:shape>
                                  <o:OLEObject Type="Embed" ProgID="Equation.DSMT4" ShapeID="_x0000_i1049" DrawAspect="Content" ObjectID="_1687984719" r:id="rId154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EAF5DB" w:themeFill="accent1" w:themeFillTint="33"/>
                            </w:tcPr>
                            <w:p w14:paraId="56409C5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238" w:dyaOrig="275" w14:anchorId="7E097E6B">
                                  <v:shape id="_x0000_i1050" type="#_x0000_t75" style="width:12pt;height:13.5pt" o:ole="">
                                    <v:imagedata r:id="rId62" o:title=""/>
                                  </v:shape>
                                  <o:OLEObject Type="Embed" ProgID="Equation.DSMT4" ShapeID="_x0000_i1050" DrawAspect="Content" ObjectID="_1687984720" r:id="rId155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07BA66D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38" w:dyaOrig="275" w14:anchorId="4D43CBB3">
                                  <v:shape id="_x0000_i1051" type="#_x0000_t75" style="width:17.25pt;height:13.5pt" o:ole="">
                                    <v:imagedata r:id="rId64" o:title=""/>
                                  </v:shape>
                                  <o:OLEObject Type="Embed" ProgID="Equation.DSMT4" ShapeID="_x0000_i1051" DrawAspect="Content" ObjectID="_1687984721" r:id="rId156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1507E02F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38" w:dyaOrig="275" w14:anchorId="3CEA838B">
                                  <v:shape id="_x0000_i1052" type="#_x0000_t75" style="width:17.25pt;height:13.5pt" o:ole="">
                                    <v:imagedata r:id="rId66" o:title=""/>
                                  </v:shape>
                                  <o:OLEObject Type="Embed" ProgID="Equation.DSMT4" ShapeID="_x0000_i1052" DrawAspect="Content" ObjectID="_1687984722" r:id="rId157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6A3026A4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63" w:dyaOrig="275" w14:anchorId="0BC54C75">
                                  <v:shape id="_x0000_i1053" type="#_x0000_t75" style="width:18pt;height:13.5pt" o:ole="">
                                    <v:imagedata r:id="rId68" o:title=""/>
                                  </v:shape>
                                  <o:OLEObject Type="Embed" ProgID="Equation.DSMT4" ShapeID="_x0000_i1053" DrawAspect="Content" ObjectID="_1687984723" r:id="rId158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EAF5DB" w:themeFill="accent1" w:themeFillTint="33"/>
                            </w:tcPr>
                            <w:p w14:paraId="54474AE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63" w:dyaOrig="275" w14:anchorId="2B12D9A1">
                                  <v:shape id="_x0000_i1054" type="#_x0000_t75" style="width:18pt;height:13.5pt" o:ole="">
                                    <v:imagedata r:id="rId70" o:title=""/>
                                  </v:shape>
                                  <o:OLEObject Type="Embed" ProgID="Equation.DSMT4" ShapeID="_x0000_i1054" DrawAspect="Content" ObjectID="_1687984724" r:id="rId159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EAF5DB" w:themeFill="accent1" w:themeFillTint="33"/>
                            </w:tcPr>
                            <w:p w14:paraId="4E124EC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51" w:dyaOrig="275" w14:anchorId="0D33C704">
                                  <v:shape id="_x0000_i1055" type="#_x0000_t75" style="width:22.5pt;height:13.5pt" o:ole="">
                                    <v:imagedata r:id="rId72" o:title=""/>
                                  </v:shape>
                                  <o:OLEObject Type="Embed" ProgID="Equation.DSMT4" ShapeID="_x0000_i1055" DrawAspect="Content" ObjectID="_1687984725" r:id="rId160"/>
                                </w:object>
                              </w:r>
                            </w:p>
                          </w:tc>
                        </w:tr>
                        <w:tr w:rsidR="00556594" w:rsidRPr="00535518" w14:paraId="70949CE2" w14:textId="77777777" w:rsidTr="00E22290">
                          <w:trPr>
                            <w:trHeight w:val="380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49E2D6A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88" w:dyaOrig="263" w14:anchorId="1666898C">
                                  <v:shape id="_x0000_i1056" type="#_x0000_t75" style="width:24.75pt;height:13.5pt" o:ole="">
                                    <v:imagedata r:id="rId74" o:title=""/>
                                  </v:shape>
                                  <o:OLEObject Type="Embed" ProgID="Equation.DSMT4" ShapeID="_x0000_i1056" DrawAspect="Content" ObjectID="_1687984726" r:id="rId161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1E520370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88" w:dyaOrig="263" w14:anchorId="76B76FF6">
                                  <v:shape id="_x0000_i1057" type="#_x0000_t75" style="width:9.75pt;height:13.5pt" o:ole="">
                                    <v:imagedata r:id="rId76" o:title=""/>
                                  </v:shape>
                                  <o:OLEObject Type="Embed" ProgID="Equation.DSMT4" ShapeID="_x0000_i1057" DrawAspect="Content" ObjectID="_1687984727" r:id="rId162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B5AA4B2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213" w:dyaOrig="538" w14:anchorId="764F21BB">
                                  <v:shape id="_x0000_i1058" type="#_x0000_t75" style="width:10.5pt;height:27pt" o:ole="">
                                    <v:imagedata r:id="rId78" o:title=""/>
                                  </v:shape>
                                  <o:OLEObject Type="Embed" ProgID="Equation.DSMT4" ShapeID="_x0000_i1058" DrawAspect="Content" ObjectID="_1687984728" r:id="rId163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6F6D25A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3" w:dyaOrig="576" w14:anchorId="54CDFC64">
                                  <v:shape id="_x0000_i1059" type="#_x0000_t75" style="width:18pt;height:28.5pt" o:ole="">
                                    <v:imagedata r:id="rId80" o:title=""/>
                                  </v:shape>
                                  <o:OLEObject Type="Embed" ProgID="Equation.DSMT4" ShapeID="_x0000_i1059" DrawAspect="Content" ObjectID="_1687984729" r:id="rId164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94AE544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3" w:dyaOrig="576" w14:anchorId="7D587319">
                                  <v:shape id="_x0000_i1060" type="#_x0000_t75" style="width:18pt;height:28.5pt" o:ole="">
                                    <v:imagedata r:id="rId82" o:title=""/>
                                  </v:shape>
                                  <o:OLEObject Type="Embed" ProgID="Equation.DSMT4" ShapeID="_x0000_i1060" DrawAspect="Content" ObjectID="_1687984730" r:id="rId165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594A3AF1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5" w:dyaOrig="238" w14:anchorId="45448011">
                                  <v:shape id="_x0000_i1061" type="#_x0000_t75" style="width:6pt;height:12pt" o:ole="">
                                    <v:imagedata r:id="rId84" o:title=""/>
                                  </v:shape>
                                  <o:OLEObject Type="Embed" ProgID="Equation.DSMT4" ShapeID="_x0000_i1061" DrawAspect="Content" ObjectID="_1687984731" r:id="rId166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0FC41635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6FF1DAEC">
                                  <v:shape id="_x0000_i1062" type="#_x0000_t75" style="width:9.75pt;height:13.5pt" o:ole="">
                                    <v:imagedata r:id="rId86" o:title=""/>
                                  </v:shape>
                                  <o:OLEObject Type="Embed" ProgID="Equation.DSMT4" ShapeID="_x0000_i1062" DrawAspect="Content" ObjectID="_1687984732" r:id="rId167"/>
                                </w:object>
                              </w:r>
                            </w:p>
                          </w:tc>
                        </w:tr>
                        <w:tr w:rsidR="00556594" w:rsidRPr="00535518" w14:paraId="7DC98E89" w14:textId="77777777" w:rsidTr="00E22290">
                          <w:trPr>
                            <w:trHeight w:val="387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10537BB2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95" w:dyaOrig="210" w14:anchorId="2C688C44">
                                  <v:shape id="_x0000_i1063" type="#_x0000_t75" style="width:24.75pt;height:10.5pt" o:ole="">
                                    <v:imagedata r:id="rId88" o:title=""/>
                                  </v:shape>
                                  <o:OLEObject Type="Embed" ProgID="Equation.DSMT4" ShapeID="_x0000_i1063" DrawAspect="Content" ObjectID="_1687984733" r:id="rId168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6DBD1D39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0" w:dyaOrig="240" w14:anchorId="41D9E259">
                                  <v:shape id="_x0000_i1064" type="#_x0000_t75" style="width:6pt;height:12pt" o:ole="">
                                    <v:imagedata r:id="rId90" o:title=""/>
                                  </v:shape>
                                  <o:OLEObject Type="Embed" ProgID="Equation.DSMT4" ShapeID="_x0000_i1064" DrawAspect="Content" ObjectID="_1687984734" r:id="rId169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0B171171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0" w:dyaOrig="570" w14:anchorId="5ECD3B69">
                                  <v:shape id="_x0000_i1065" type="#_x0000_t75" style="width:18pt;height:28.5pt" o:ole="">
                                    <v:imagedata r:id="rId92" o:title=""/>
                                  </v:shape>
                                  <o:OLEObject Type="Embed" ProgID="Equation.DSMT4" ShapeID="_x0000_i1065" DrawAspect="Content" ObjectID="_1687984735" r:id="rId170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0F04C7B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360" w:dyaOrig="570" w14:anchorId="026D0523">
                                  <v:shape id="_x0000_i1066" type="#_x0000_t75" style="width:18pt;height:28.5pt" o:ole="">
                                    <v:imagedata r:id="rId94" o:title=""/>
                                  </v:shape>
                                  <o:OLEObject Type="Embed" ProgID="Equation.DSMT4" ShapeID="_x0000_i1066" DrawAspect="Content" ObjectID="_1687984736" r:id="rId171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56F4D2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0"/>
                                  <w:szCs w:val="24"/>
                                </w:rPr>
                                <w:object w:dxaOrig="210" w:dyaOrig="540" w14:anchorId="2B6AC8F6">
                                  <v:shape id="_x0000_i1067" type="#_x0000_t75" style="width:10.5pt;height:27pt" o:ole="">
                                    <v:imagedata r:id="rId96" o:title=""/>
                                  </v:shape>
                                  <o:OLEObject Type="Embed" ProgID="Equation.DSMT4" ShapeID="_x0000_i1067" DrawAspect="Content" ObjectID="_1687984737" r:id="rId172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59F0243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3AAC5684">
                                  <v:shape id="_x0000_i1068" type="#_x0000_t75" style="width:9.75pt;height:13.5pt" o:ole="">
                                    <v:imagedata r:id="rId98" o:title=""/>
                                  </v:shape>
                                  <o:OLEObject Type="Embed" ProgID="Equation.DSMT4" ShapeID="_x0000_i1068" DrawAspect="Content" ObjectID="_1687984738" r:id="rId173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6CAB2C2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330" w:dyaOrig="240" w14:anchorId="007FEBEF">
                                  <v:shape id="_x0000_i1069" type="#_x0000_t75" style="width:16.5pt;height:12pt" o:ole="">
                                    <v:imagedata r:id="rId100" o:title=""/>
                                  </v:shape>
                                  <o:OLEObject Type="Embed" ProgID="Equation.DSMT4" ShapeID="_x0000_i1069" DrawAspect="Content" ObjectID="_1687984739" r:id="rId174"/>
                                </w:object>
                              </w:r>
                            </w:p>
                          </w:tc>
                        </w:tr>
                        <w:tr w:rsidR="00556594" w:rsidRPr="00535518" w14:paraId="28F1B010" w14:textId="77777777" w:rsidTr="00E22290">
                          <w:trPr>
                            <w:trHeight w:val="387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386E0AC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95" w:dyaOrig="210" w14:anchorId="468AEB78">
                                  <v:shape id="_x0000_i1070" type="#_x0000_t75" style="width:24.75pt;height:10.5pt" o:ole="">
                                    <v:imagedata r:id="rId102" o:title=""/>
                                  </v:shape>
                                  <o:OLEObject Type="Embed" ProgID="Equation.DSMT4" ShapeID="_x0000_i1070" DrawAspect="Content" ObjectID="_1687984740" r:id="rId175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70A0CC4F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5A78248C">
                                  <v:shape id="_x0000_i1071" type="#_x0000_t75" style="width:9.75pt;height:13.5pt" o:ole="">
                                    <v:imagedata r:id="rId104" o:title=""/>
                                  </v:shape>
                                  <o:OLEObject Type="Embed" ProgID="Equation.DSMT4" ShapeID="_x0000_i1071" DrawAspect="Content" ObjectID="_1687984741" r:id="rId176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63CAE63D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4"/>
                                  <w:szCs w:val="24"/>
                                </w:rPr>
                                <w:object w:dxaOrig="360" w:dyaOrig="570" w14:anchorId="4E1EFEE0">
                                  <v:shape id="_x0000_i1072" type="#_x0000_t75" style="width:18pt;height:28.5pt" o:ole="">
                                    <v:imagedata r:id="rId106" o:title=""/>
                                  </v:shape>
                                  <o:OLEObject Type="Embed" ProgID="Equation.DSMT4" ShapeID="_x0000_i1072" DrawAspect="Content" ObjectID="_1687984742" r:id="rId177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79EF8F98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0" w:dyaOrig="240" w14:anchorId="1624C66C">
                                  <v:shape id="_x0000_i1073" type="#_x0000_t75" style="width:6pt;height:12pt" o:ole="">
                                    <v:imagedata r:id="rId108" o:title=""/>
                                  </v:shape>
                                  <o:OLEObject Type="Embed" ProgID="Equation.DSMT4" ShapeID="_x0000_i1073" DrawAspect="Content" ObjectID="_1687984743" r:id="rId178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7664A77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330" w:dyaOrig="300" w14:anchorId="1BDCD80E">
                                  <v:shape id="_x0000_i1074" type="#_x0000_t75" style="width:16.5pt;height:15pt" o:ole="">
                                    <v:imagedata r:id="rId110" o:title=""/>
                                  </v:shape>
                                  <o:OLEObject Type="Embed" ProgID="Equation.DSMT4" ShapeID="_x0000_i1074" DrawAspect="Content" ObjectID="_1687984744" r:id="rId179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0E7953C7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20" w:dyaOrig="300" w14:anchorId="02595B1F">
                                  <v:shape id="_x0000_i1076" type="#_x0000_t75" style="width:6pt;height:15pt" o:ole="">
                                    <v:imagedata r:id="rId112" o:title=""/>
                                  </v:shape>
                                  <o:OLEObject Type="Embed" ProgID="Equation.DSMT4" ShapeID="_x0000_i1076" DrawAspect="Content" ObjectID="_1687984745" r:id="rId180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5F8FC126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3909530F">
                                  <v:shape id="_x0000_i1078" type="#_x0000_t75" style="width:9.75pt;height:13.5pt" o:ole="">
                                    <v:imagedata r:id="rId114" o:title=""/>
                                  </v:shape>
                                  <o:OLEObject Type="Embed" ProgID="Equation.DSMT4" ShapeID="_x0000_i1078" DrawAspect="Content" ObjectID="_1687984746" r:id="rId181"/>
                                </w:object>
                              </w:r>
                            </w:p>
                          </w:tc>
                        </w:tr>
                        <w:tr w:rsidR="00556594" w:rsidRPr="00535518" w14:paraId="23338A96" w14:textId="77777777" w:rsidTr="00E22290">
                          <w:trPr>
                            <w:trHeight w:val="380"/>
                            <w:jc w:val="center"/>
                          </w:trPr>
                          <w:tc>
                            <w:tcPr>
                              <w:tcW w:w="2092" w:type="dxa"/>
                              <w:shd w:val="clear" w:color="auto" w:fill="E7F3ED" w:themeFill="accent6" w:themeFillTint="33"/>
                              <w:vAlign w:val="center"/>
                            </w:tcPr>
                            <w:p w14:paraId="5AFC26CF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495" w:dyaOrig="210" w14:anchorId="35C43307">
                                  <v:shape id="_x0000_i1080" type="#_x0000_t75" style="width:24.75pt;height:10.5pt" o:ole="">
                                    <v:imagedata r:id="rId116" o:title=""/>
                                  </v:shape>
                                  <o:OLEObject Type="Embed" ProgID="Equation.DSMT4" ShapeID="_x0000_i1080" DrawAspect="Content" ObjectID="_1687984747" r:id="rId182"/>
                                </w:object>
                              </w:r>
                            </w:p>
                          </w:tc>
                          <w:tc>
                            <w:tcPr>
                              <w:tcW w:w="1144" w:type="dxa"/>
                              <w:shd w:val="clear" w:color="auto" w:fill="auto"/>
                              <w:vAlign w:val="center"/>
                            </w:tcPr>
                            <w:p w14:paraId="1669BA9A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20" w:dyaOrig="300" w14:anchorId="42E67673">
                                  <v:shape id="_x0000_i1082" type="#_x0000_t75" style="width:6pt;height:15pt" o:ole="">
                                    <v:imagedata r:id="rId118" o:title=""/>
                                  </v:shape>
                                  <o:OLEObject Type="Embed" ProgID="Equation.DSMT4" ShapeID="_x0000_i1082" DrawAspect="Content" ObjectID="_1687984748" r:id="rId183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712872E5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330" w:dyaOrig="300" w14:anchorId="1E5AEAA1">
                                  <v:shape id="_x0000_i1084" type="#_x0000_t75" style="width:16.5pt;height:15pt" o:ole="">
                                    <v:imagedata r:id="rId120" o:title=""/>
                                  </v:shape>
                                  <o:OLEObject Type="Embed" ProgID="Equation.DSMT4" ShapeID="_x0000_i1084" DrawAspect="Content" ObjectID="_1687984749" r:id="rId184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37CCA9F0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Cs w:val="24"/>
                                </w:rPr>
                                <w:object w:dxaOrig="120" w:dyaOrig="240" w14:anchorId="20E7D597">
                                  <v:shape id="_x0000_i1086" type="#_x0000_t75" style="width:6pt;height:12pt" o:ole="">
                                    <v:imagedata r:id="rId122" o:title=""/>
                                  </v:shape>
                                  <o:OLEObject Type="Embed" ProgID="Equation.DSMT4" ShapeID="_x0000_i1086" DrawAspect="Content" ObjectID="_1687984750" r:id="rId185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41A021A5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24"/>
                                  <w:szCs w:val="24"/>
                                </w:rPr>
                                <w:object w:dxaOrig="360" w:dyaOrig="570" w14:anchorId="78F9D70C">
                                  <v:shape id="_x0000_i1088" type="#_x0000_t75" style="width:18pt;height:28.5pt" o:ole="">
                                    <v:imagedata r:id="rId124" o:title=""/>
                                  </v:shape>
                                  <o:OLEObject Type="Embed" ProgID="Equation.DSMT4" ShapeID="_x0000_i1088" DrawAspect="Content" ObjectID="_1687984751" r:id="rId186"/>
                                </w:object>
                              </w:r>
                            </w:p>
                          </w:tc>
                          <w:tc>
                            <w:tcPr>
                              <w:tcW w:w="1307" w:type="dxa"/>
                              <w:shd w:val="clear" w:color="auto" w:fill="auto"/>
                              <w:vAlign w:val="center"/>
                            </w:tcPr>
                            <w:p w14:paraId="37379F64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</w:rPr>
                                <w:object w:dxaOrig="195" w:dyaOrig="270" w14:anchorId="23BBD55B">
                                  <v:shape id="_x0000_i1090" type="#_x0000_t75" style="width:9.75pt;height:13.5pt" o:ole="">
                                    <v:imagedata r:id="rId126" o:title=""/>
                                  </v:shape>
                                  <o:OLEObject Type="Embed" ProgID="Equation.DSMT4" ShapeID="_x0000_i1090" DrawAspect="Content" ObjectID="_1687984752" r:id="rId187"/>
                                </w:object>
                              </w:r>
                            </w:p>
                          </w:tc>
                          <w:tc>
                            <w:tcPr>
                              <w:tcW w:w="1319" w:type="dxa"/>
                              <w:shd w:val="clear" w:color="auto" w:fill="auto"/>
                              <w:vAlign w:val="center"/>
                            </w:tcPr>
                            <w:p w14:paraId="6BEAA11B" w14:textId="77777777" w:rsidR="00556594" w:rsidRPr="0053551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0"/>
                                  <w:szCs w:val="24"/>
                                </w:rPr>
                                <w:object w:dxaOrig="120" w:dyaOrig="300" w14:anchorId="77F4D068">
                                  <v:shape id="_x0000_i1092" type="#_x0000_t75" style="width:6pt;height:15pt" o:ole="">
                                    <v:imagedata r:id="rId128" o:title=""/>
                                  </v:shape>
                                  <o:OLEObject Type="Embed" ProgID="Equation.DSMT4" ShapeID="_x0000_i1092" DrawAspect="Content" ObjectID="_1687984753" r:id="rId188"/>
                                </w:object>
                              </w:r>
                            </w:p>
                          </w:tc>
                        </w:tr>
                      </w:tbl>
                      <w:p w14:paraId="1D2F03DC" w14:textId="48DB439E" w:rsidR="00E62F77" w:rsidRPr="003963E5" w:rsidRDefault="00E62F77" w:rsidP="003963E5">
                        <w:pPr>
                          <w:spacing w:before="60" w:after="60" w:line="240" w:lineRule="auto"/>
                          <w:ind w:left="288" w:firstLine="288"/>
                          <w:rPr>
                            <w:rFonts w:ascii="Chu Van An" w:eastAsia="Times New Roman" w:hAnsi="Chu Van An"/>
                            <w:color w:val="FFFFFF" w:themeColor="light1"/>
                            <w:kern w:val="24"/>
                          </w:rPr>
                        </w:pP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B26177" w:rsidRDefault="008A36A9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38FEBD10">
                <wp:extent cx="6615197" cy="2518910"/>
                <wp:effectExtent l="0" t="0" r="14605" b="15240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18910"/>
                          <a:chOff x="-12333" y="-4628"/>
                          <a:chExt cx="6513454" cy="1188379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9" y="-25"/>
                            <a:ext cx="6501130" cy="118377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C19CF5B" w14:textId="72E84446" w:rsidR="005436C3" w:rsidRDefault="00E62F77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5436C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5436C3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5436C3" w:rsidRPr="0053551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Góc giữa hai vectơ</w:t>
                              </w:r>
                            </w:p>
                            <w:tbl>
                              <w:tblPr>
                                <w:tblStyle w:val="TableGrid"/>
                                <w:tblW w:w="9911" w:type="dxa"/>
                                <w:tblInd w:w="112" w:type="dxa"/>
                                <w:tblBorders>
                                  <w:top w:val="dashSmallGap" w:sz="4" w:space="0" w:color="0000CC"/>
                                  <w:left w:val="dashDotStroked" w:sz="2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63"/>
                                <w:gridCol w:w="3948"/>
                              </w:tblGrid>
                              <w:tr w:rsidR="00556594" w:rsidRPr="00AE63D8" w14:paraId="1A22258A" w14:textId="77777777" w:rsidTr="00E22290">
                                <w:trPr>
                                  <w:trHeight w:val="1519"/>
                                </w:trPr>
                                <w:tc>
                                  <w:tcPr>
                                    <w:tcW w:w="5963" w:type="dxa"/>
                                  </w:tcPr>
                                  <w:p w14:paraId="2FB026A0" w14:textId="4941488A" w:rsidR="00556594" w:rsidRDefault="006D0D70" w:rsidP="006D0D70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color w:val="0000CC"/>
                                        <w:szCs w:val="24"/>
                                        <w:lang w:val="vi-VN"/>
                                      </w:rPr>
                                      <w:sym w:font="Wingdings 2" w:char="F097"/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Cho hai vectơ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677825DB">
                                        <v:shape id="_x0000_i1094" type="#_x0000_t75" style="width:9.75pt;height:16.5pt" o:ole="">
                                          <v:imagedata r:id="rId189" o:title=""/>
                                        </v:shape>
                                        <o:OLEObject Type="Embed" ProgID="Equation.DSMT4" ShapeID="_x0000_i1094" DrawAspect="Content" ObjectID="_1687984754" r:id="rId190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07512FBC">
                                        <v:shape id="_x0000_i1096" type="#_x0000_t75" style="width:9.75pt;height:16.5pt" o:ole="">
                                          <v:imagedata r:id="rId191" o:title=""/>
                                        </v:shape>
                                        <o:OLEObject Type="Embed" ProgID="Equation.DSMT4" ShapeID="_x0000_i1096" DrawAspect="Content" ObjectID="_1687984755" r:id="rId192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đều khác vectơ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10" w:dyaOrig="330" w14:anchorId="50A0E55C">
                                        <v:shape id="_x0000_i1098" type="#_x0000_t75" style="width:10.5pt;height:16.5pt" o:ole="">
                                          <v:imagedata r:id="rId193" o:title=""/>
                                        </v:shape>
                                        <o:OLEObject Type="Embed" ProgID="Equation.DSMT4" ShapeID="_x0000_i1098" DrawAspect="Content" ObjectID="_1687984756" r:id="rId194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Từ một điểm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10" w:dyaOrig="240" w14:anchorId="478BDEC0">
                                        <v:shape id="_x0000_i1100" type="#_x0000_t75" style="width:10.5pt;height:12pt" o:ole="">
                                          <v:imagedata r:id="rId195" o:title=""/>
                                        </v:shape>
                                        <o:OLEObject Type="Embed" ProgID="Equation.DSMT4" ShapeID="_x0000_i1100" DrawAspect="Content" ObjectID="_1687984757" r:id="rId196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bất kì ta vẽ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660" w:dyaOrig="330" w14:anchorId="5BED4DE8">
                                        <v:shape id="_x0000_i1102" type="#_x0000_t75" style="width:33pt;height:16.5pt" o:ole="">
                                          <v:imagedata r:id="rId197" o:title=""/>
                                        </v:shape>
                                        <o:OLEObject Type="Embed" ProgID="Equation.DSMT4" ShapeID="_x0000_i1102" DrawAspect="Content" ObjectID="_1687984758" r:id="rId198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690" w:dyaOrig="330" w14:anchorId="39D2952C">
                                        <v:shape id="_x0000_i1104" type="#_x0000_t75" style="width:34.5pt;height:16.5pt" o:ole="">
                                          <v:imagedata r:id="rId199" o:title=""/>
                                        </v:shape>
                                        <o:OLEObject Type="Embed" ProgID="Equation.DSMT4" ShapeID="_x0000_i1104" DrawAspect="Content" ObjectID="_1687984759" r:id="rId200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Góc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495" w:dyaOrig="330" w14:anchorId="5EB1954B">
                                        <v:shape id="_x0000_i1106" type="#_x0000_t75" style="width:24.75pt;height:16.5pt" o:ole="">
                                          <v:imagedata r:id="rId201" o:title=""/>
                                        </v:shape>
                                        <o:OLEObject Type="Embed" ProgID="Equation.DSMT4" ShapeID="_x0000_i1106" DrawAspect="Content" ObjectID="_1687984760" r:id="rId202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với số đo từ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40" w:dyaOrig="270" w14:anchorId="5DB9560E">
                                        <v:shape id="_x0000_i1108" type="#_x0000_t75" style="width:12pt;height:13.5pt" o:ole="">
                                          <v:imagedata r:id="rId203" o:title=""/>
                                        </v:shape>
                                        <o:OLEObject Type="Embed" ProgID="Equation.DSMT4" ShapeID="_x0000_i1108" DrawAspect="Content" ObjectID="_1687984761" r:id="rId204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đến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450" w:dyaOrig="270" w14:anchorId="2A2741EF">
                                        <v:shape id="_x0000_i1110" type="#_x0000_t75" style="width:22.5pt;height:13.5pt" o:ole="">
                                          <v:imagedata r:id="rId205" o:title=""/>
                                        </v:shape>
                                        <o:OLEObject Type="Embed" ProgID="Equation.DSMT4" ShapeID="_x0000_i1110" DrawAspect="Content" ObjectID="_1687984762" r:id="rId206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được gọi là góc giữa hai vectơ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3F19486A">
                                        <v:shape id="_x0000_i1112" type="#_x0000_t75" style="width:9.75pt;height:16.5pt" o:ole="">
                                          <v:imagedata r:id="rId207" o:title=""/>
                                        </v:shape>
                                        <o:OLEObject Type="Embed" ProgID="Equation.DSMT4" ShapeID="_x0000_i1112" DrawAspect="Content" ObjectID="_1687984763" r:id="rId208"/>
                                      </w:objec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="00556594"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210" w:dyaOrig="330" w14:anchorId="47FBD523">
                                        <v:shape id="_x0000_i1114" type="#_x0000_t75" style="width:10.5pt;height:16.5pt" o:ole="">
                                          <v:imagedata r:id="rId209" o:title=""/>
                                        </v:shape>
                                        <o:OLEObject Type="Embed" ProgID="Equation.DSMT4" ShapeID="_x0000_i1114" DrawAspect="Content" ObjectID="_1687984764" r:id="rId210"/>
                                      </w:object>
                                    </w:r>
                                  </w:p>
                                  <w:p w14:paraId="44D622B3" w14:textId="5568D30A" w:rsidR="00556594" w:rsidRDefault="00556594" w:rsidP="006D0D70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</w:pP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</w:t>
                                    </w:r>
                                    <w:r w:rsidR="006D0D70" w:rsidRPr="006D0D70">
                                      <w:rPr>
                                        <w:rFonts w:ascii="Chu Van An" w:hAnsi="Chu Van An" w:cs="Chu Van An"/>
                                        <w:color w:val="0000CC"/>
                                        <w:szCs w:val="24"/>
                                        <w:lang w:val="vi-VN"/>
                                      </w:rPr>
                                      <w:sym w:font="Wingdings 2" w:char="F097"/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Ta kí hiệu góc giữa hai vectơ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232C7642">
                                        <v:shape id="_x0000_i1116" type="#_x0000_t75" style="width:9.75pt;height:16.5pt" o:ole="">
                                          <v:imagedata r:id="rId211" o:title=""/>
                                        </v:shape>
                                        <o:OLEObject Type="Embed" ProgID="Equation.DSMT4" ShapeID="_x0000_i1116" DrawAspect="Content" ObjectID="_1687984765" r:id="rId212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7BC193F2">
                                        <v:shape id="_x0000_i1118" type="#_x0000_t75" style="width:9.75pt;height:16.5pt" o:ole="">
                                          <v:imagedata r:id="rId213" o:title=""/>
                                        </v:shape>
                                        <o:OLEObject Type="Embed" ProgID="Equation.DSMT4" ShapeID="_x0000_i1118" DrawAspect="Content" ObjectID="_1687984766" r:id="rId214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là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Cs w:val="24"/>
                                        <w:lang w:val="vi-VN"/>
                                      </w:rPr>
                                      <w:object w:dxaOrig="495" w:dyaOrig="480" w14:anchorId="4C55A02D">
                                        <v:shape id="_x0000_i1120" type="#_x0000_t75" style="width:24.75pt;height:24pt" o:ole="">
                                          <v:imagedata r:id="rId215" o:title=""/>
                                        </v:shape>
                                        <o:OLEObject Type="Embed" ProgID="Equation.DSMT4" ShapeID="_x0000_i1120" DrawAspect="Content" ObjectID="_1687984767" r:id="rId216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. Nếu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Cs w:val="24"/>
                                        <w:lang w:val="vi-VN"/>
                                      </w:rPr>
                                      <w:object w:dxaOrig="960" w:dyaOrig="480" w14:anchorId="0BEEC288">
                                        <v:shape id="_x0000_i1122" type="#_x0000_t75" style="width:48pt;height:24pt" o:ole="">
                                          <v:imagedata r:id="rId217" o:title=""/>
                                        </v:shape>
                                        <o:OLEObject Type="Embed" ProgID="Equation.DSMT4" ShapeID="_x0000_i1122" DrawAspect="Content" ObjectID="_1687984768" r:id="rId218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thì ta nói rằng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61A98943">
                                        <v:shape id="_x0000_i1124" type="#_x0000_t75" style="width:9.75pt;height:16.5pt" o:ole="">
                                          <v:imagedata r:id="rId219" o:title=""/>
                                        </v:shape>
                                        <o:OLEObject Type="Embed" ProgID="Equation.DSMT4" ShapeID="_x0000_i1124" DrawAspect="Content" ObjectID="_1687984769" r:id="rId220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195" w:dyaOrig="330" w14:anchorId="4003AF79">
                                        <v:shape id="_x0000_i1126" type="#_x0000_t75" style="width:9.75pt;height:16.5pt" o:ole="">
                                          <v:imagedata r:id="rId221" o:title=""/>
                                        </v:shape>
                                        <o:OLEObject Type="Embed" ProgID="Equation.DSMT4" ShapeID="_x0000_i1126" DrawAspect="Content" ObjectID="_1687984770" r:id="rId222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vuông góc với nhau, kí hiệu là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510" w:dyaOrig="330" w14:anchorId="686F9084">
                                        <v:shape id="_x0000_i1128" type="#_x0000_t75" style="width:25.5pt;height:16.5pt" o:ole="">
                                          <v:imagedata r:id="rId223" o:title=""/>
                                        </v:shape>
                                        <o:OLEObject Type="Embed" ProgID="Equation.DSMT4" ShapeID="_x0000_i1128" DrawAspect="Content" ObjectID="_1687984771" r:id="rId224"/>
                                      </w:objec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hoặc </w:t>
                                    </w:r>
                                    <w:r w:rsidRPr="0053551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Cs w:val="24"/>
                                        <w:lang w:val="vi-VN"/>
                                      </w:rPr>
                                      <w:object w:dxaOrig="570" w:dyaOrig="330" w14:anchorId="1B0816CF">
                                        <v:shape id="_x0000_i1130" type="#_x0000_t75" style="width:28.5pt;height:16.5pt" o:ole="">
                                          <v:imagedata r:id="rId225" o:title=""/>
                                        </v:shape>
                                        <o:OLEObject Type="Embed" ProgID="Equation.DSMT4" ShapeID="_x0000_i1130" DrawAspect="Content" ObjectID="_1687984772" r:id="rId226"/>
                                      </w:object>
                                    </w:r>
                                  </w:p>
                                  <w:p w14:paraId="361144C1" w14:textId="13C69887" w:rsidR="00556594" w:rsidRPr="00AE63D8" w:rsidRDefault="00556594" w:rsidP="0055659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4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48" w:type="dxa"/>
                                    <w:vAlign w:val="center"/>
                                  </w:tcPr>
                                  <w:p w14:paraId="6F54490E" w14:textId="77777777" w:rsidR="00556594" w:rsidRDefault="00556594" w:rsidP="00556594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93BCDFD" wp14:editId="09BF27BC">
                                          <wp:extent cx="2278074" cy="888521"/>
                                          <wp:effectExtent l="0" t="0" r="8255" b="6985"/>
                                          <wp:docPr id="33" name="Picture 33" descr="Tích vô hướng của hai véc tơ - Vật lí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832" descr="Tích vô hướng của hai véc tơ - Vật lí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78074" cy="88852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F8771B6" w14:textId="646B7227" w:rsidR="00556594" w:rsidRPr="00AE63D8" w:rsidRDefault="00556594" w:rsidP="00556594">
                                    <w:pPr>
                                      <w:pStyle w:val="ListParagraph"/>
                                      <w:tabs>
                                        <w:tab w:val="left" w:pos="360"/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spacing w:before="40"/>
                                      <w:ind w:left="0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Gothic" w:eastAsia="Yu Gothic" w:hAnsi="Yu Gothic" w:cs="Chu Van An" w:hint="eastAsia"/>
                                        <w:b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>☞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  <w:lang w:val="vi-VN"/>
                                      </w:rPr>
                                      <w:t>Chú ý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>.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w:t xml:space="preserve"> Từ định nghĩa ta có </w:t>
                                    </w:r>
                                    <w:r w:rsidRPr="00D03A1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Cs w:val="24"/>
                                        <w:lang w:val="vi-VN"/>
                                      </w:rPr>
                                      <w:object w:dxaOrig="1170" w:dyaOrig="480" w14:anchorId="3BCDE232">
                                        <v:shape id="_x0000_i1132" type="#_x0000_t75" style="width:58.5pt;height:24pt" o:ole="">
                                          <v:imagedata r:id="rId228" o:title=""/>
                                        </v:shape>
                                        <o:OLEObject Type="Embed" ProgID="Equation.DSMT4" ShapeID="_x0000_i1132" DrawAspect="Content" ObjectID="_1687984773" r:id="rId229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53903321" w14:textId="77777777" w:rsidR="00556594" w:rsidRPr="00535518" w:rsidRDefault="00556594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730E2153" w14:textId="77777777" w:rsidR="005436C3" w:rsidRPr="00535518" w:rsidRDefault="005436C3" w:rsidP="005436C3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01799811" w14:textId="0021669E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65D6A48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556594">
                                  <w:rPr>
                                    <w:rFonts w:ascii="Yu Gothic" w:eastAsia="Yu Gothic" w:hAnsi="Yu Gothic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❷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75" style="width:520.9pt;height:198.35pt;mso-position-horizontal-relative:char;mso-position-vertical-relative:line" coordorigin="-123,-46" coordsize="65134,11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">
                <v:shape id="Rectangle: Diagonal Corners Rounded 13" o:spid="_x0000_s1076" style="position:absolute;width:65011;height:11837;visibility:visible;mso-wrap-style:square;v-text-anchor:middle" coordsize="6501130,11837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" adj="-11796480,,5400" path="m11210,l6469784,v17312,,31346,14034,31346,31346l6501130,1172566v,6191,-5019,11210,-11210,11210l31346,1183776c14034,1183776,,1169742,,1152430l,11210c,5019,5019,,1121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210,0;6469784,0;6501130,31346;6501130,1172566;6489920,1183776;31346,1183776;0,1152430;0,11210;11210,0" o:connectangles="0,0,0,0,0,0,0,0,0" textboxrect="0,0,6501130,1183776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C19CF5B" w14:textId="72E84446" w:rsidR="005436C3" w:rsidRDefault="00E62F77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5436C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5436C3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5436C3" w:rsidRPr="00535518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  <w:t>Góc giữa hai vectơ</w:t>
                        </w:r>
                      </w:p>
                      <w:tbl>
                        <w:tblPr>
                          <w:tblStyle w:val="TableGrid"/>
                          <w:tblW w:w="9911" w:type="dxa"/>
                          <w:tblInd w:w="112" w:type="dxa"/>
                          <w:tblBorders>
                            <w:top w:val="dashSmallGap" w:sz="4" w:space="0" w:color="0000CC"/>
                            <w:left w:val="dashDotStroked" w:sz="2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63"/>
                          <w:gridCol w:w="3948"/>
                        </w:tblGrid>
                        <w:tr w:rsidR="00556594" w:rsidRPr="00AE63D8" w14:paraId="1A22258A" w14:textId="77777777" w:rsidTr="00E22290">
                          <w:trPr>
                            <w:trHeight w:val="1519"/>
                          </w:trPr>
                          <w:tc>
                            <w:tcPr>
                              <w:tcW w:w="5963" w:type="dxa"/>
                            </w:tcPr>
                            <w:p w14:paraId="2FB026A0" w14:textId="4941488A" w:rsidR="00556594" w:rsidRDefault="006D0D70" w:rsidP="006D0D70">
                              <w:pPr>
                                <w:widowControl w:val="0"/>
                                <w:tabs>
                                  <w:tab w:val="left" w:pos="28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color w:val="0000CC"/>
                                  <w:szCs w:val="24"/>
                                  <w:lang w:val="vi-VN"/>
                                </w:rPr>
                                <w:sym w:font="Wingdings 2" w:char="F097"/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Cho hai vectơ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677825DB">
                                  <v:shape id="_x0000_i1094" type="#_x0000_t75" style="width:9.75pt;height:16.5pt" o:ole="">
                                    <v:imagedata r:id="rId189" o:title=""/>
                                  </v:shape>
                                  <o:OLEObject Type="Embed" ProgID="Equation.DSMT4" ShapeID="_x0000_i1094" DrawAspect="Content" ObjectID="_1687984754" r:id="rId230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07512FBC">
                                  <v:shape id="_x0000_i1096" type="#_x0000_t75" style="width:9.75pt;height:16.5pt" o:ole="">
                                    <v:imagedata r:id="rId191" o:title=""/>
                                  </v:shape>
                                  <o:OLEObject Type="Embed" ProgID="Equation.DSMT4" ShapeID="_x0000_i1096" DrawAspect="Content" ObjectID="_1687984755" r:id="rId231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đều khác vectơ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10" w:dyaOrig="330" w14:anchorId="50A0E55C">
                                  <v:shape id="_x0000_i1098" type="#_x0000_t75" style="width:10.5pt;height:16.5pt" o:ole="">
                                    <v:imagedata r:id="rId193" o:title=""/>
                                  </v:shape>
                                  <o:OLEObject Type="Embed" ProgID="Equation.DSMT4" ShapeID="_x0000_i1098" DrawAspect="Content" ObjectID="_1687984756" r:id="rId232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Từ một điểm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10" w:dyaOrig="240" w14:anchorId="478BDEC0">
                                  <v:shape id="_x0000_i1100" type="#_x0000_t75" style="width:10.5pt;height:12pt" o:ole="">
                                    <v:imagedata r:id="rId195" o:title=""/>
                                  </v:shape>
                                  <o:OLEObject Type="Embed" ProgID="Equation.DSMT4" ShapeID="_x0000_i1100" DrawAspect="Content" ObjectID="_1687984757" r:id="rId233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bất kì ta vẽ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660" w:dyaOrig="330" w14:anchorId="5BED4DE8">
                                  <v:shape id="_x0000_i1102" type="#_x0000_t75" style="width:33pt;height:16.5pt" o:ole="">
                                    <v:imagedata r:id="rId197" o:title=""/>
                                  </v:shape>
                                  <o:OLEObject Type="Embed" ProgID="Equation.DSMT4" ShapeID="_x0000_i1102" DrawAspect="Content" ObjectID="_1687984758" r:id="rId234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690" w:dyaOrig="330" w14:anchorId="39D2952C">
                                  <v:shape id="_x0000_i1104" type="#_x0000_t75" style="width:34.5pt;height:16.5pt" o:ole="">
                                    <v:imagedata r:id="rId199" o:title=""/>
                                  </v:shape>
                                  <o:OLEObject Type="Embed" ProgID="Equation.DSMT4" ShapeID="_x0000_i1104" DrawAspect="Content" ObjectID="_1687984759" r:id="rId235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Góc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495" w:dyaOrig="330" w14:anchorId="5EB1954B">
                                  <v:shape id="_x0000_i1106" type="#_x0000_t75" style="width:24.75pt;height:16.5pt" o:ole="">
                                    <v:imagedata r:id="rId201" o:title=""/>
                                  </v:shape>
                                  <o:OLEObject Type="Embed" ProgID="Equation.DSMT4" ShapeID="_x0000_i1106" DrawAspect="Content" ObjectID="_1687984760" r:id="rId236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với số đo từ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40" w:dyaOrig="270" w14:anchorId="5DB9560E">
                                  <v:shape id="_x0000_i1108" type="#_x0000_t75" style="width:12pt;height:13.5pt" o:ole="">
                                    <v:imagedata r:id="rId203" o:title=""/>
                                  </v:shape>
                                  <o:OLEObject Type="Embed" ProgID="Equation.DSMT4" ShapeID="_x0000_i1108" DrawAspect="Content" ObjectID="_1687984761" r:id="rId237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đến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450" w:dyaOrig="270" w14:anchorId="2A2741EF">
                                  <v:shape id="_x0000_i1110" type="#_x0000_t75" style="width:22.5pt;height:13.5pt" o:ole="">
                                    <v:imagedata r:id="rId205" o:title=""/>
                                  </v:shape>
                                  <o:OLEObject Type="Embed" ProgID="Equation.DSMT4" ShapeID="_x0000_i1110" DrawAspect="Content" ObjectID="_1687984762" r:id="rId238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được gọi là góc giữa hai vectơ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3F19486A">
                                  <v:shape id="_x0000_i1112" type="#_x0000_t75" style="width:9.75pt;height:16.5pt" o:ole="">
                                    <v:imagedata r:id="rId207" o:title=""/>
                                  </v:shape>
                                  <o:OLEObject Type="Embed" ProgID="Equation.DSMT4" ShapeID="_x0000_i1112" DrawAspect="Content" ObjectID="_1687984763" r:id="rId239"/>
                                </w:objec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="00556594"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210" w:dyaOrig="330" w14:anchorId="47FBD523">
                                  <v:shape id="_x0000_i1114" type="#_x0000_t75" style="width:10.5pt;height:16.5pt" o:ole="">
                                    <v:imagedata r:id="rId209" o:title=""/>
                                  </v:shape>
                                  <o:OLEObject Type="Embed" ProgID="Equation.DSMT4" ShapeID="_x0000_i1114" DrawAspect="Content" ObjectID="_1687984764" r:id="rId240"/>
                                </w:object>
                              </w:r>
                            </w:p>
                            <w:p w14:paraId="44D622B3" w14:textId="5568D30A" w:rsidR="00556594" w:rsidRDefault="00556594" w:rsidP="006D0D70">
                              <w:pPr>
                                <w:widowControl w:val="0"/>
                                <w:tabs>
                                  <w:tab w:val="left" w:pos="284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 w:rsidR="006D0D70" w:rsidRPr="006D0D70">
                                <w:rPr>
                                  <w:rFonts w:ascii="Chu Van An" w:hAnsi="Chu Van An" w:cs="Chu Van An"/>
                                  <w:color w:val="0000CC"/>
                                  <w:szCs w:val="24"/>
                                  <w:lang w:val="vi-VN"/>
                                </w:rPr>
                                <w:sym w:font="Wingdings 2" w:char="F097"/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Ta kí hiệu góc giữa hai vectơ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232C7642">
                                  <v:shape id="_x0000_i1116" type="#_x0000_t75" style="width:9.75pt;height:16.5pt" o:ole="">
                                    <v:imagedata r:id="rId211" o:title=""/>
                                  </v:shape>
                                  <o:OLEObject Type="Embed" ProgID="Equation.DSMT4" ShapeID="_x0000_i1116" DrawAspect="Content" ObjectID="_1687984765" r:id="rId241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7BC193F2">
                                  <v:shape id="_x0000_i1118" type="#_x0000_t75" style="width:9.75pt;height:16.5pt" o:ole="">
                                    <v:imagedata r:id="rId213" o:title=""/>
                                  </v:shape>
                                  <o:OLEObject Type="Embed" ProgID="Equation.DSMT4" ShapeID="_x0000_i1118" DrawAspect="Content" ObjectID="_1687984766" r:id="rId242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là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Cs w:val="24"/>
                                  <w:lang w:val="vi-VN"/>
                                </w:rPr>
                                <w:object w:dxaOrig="495" w:dyaOrig="480" w14:anchorId="4C55A02D">
                                  <v:shape id="_x0000_i1120" type="#_x0000_t75" style="width:24.75pt;height:24pt" o:ole="">
                                    <v:imagedata r:id="rId215" o:title=""/>
                                  </v:shape>
                                  <o:OLEObject Type="Embed" ProgID="Equation.DSMT4" ShapeID="_x0000_i1120" DrawAspect="Content" ObjectID="_1687984767" r:id="rId243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. Nếu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Cs w:val="24"/>
                                  <w:lang w:val="vi-VN"/>
                                </w:rPr>
                                <w:object w:dxaOrig="960" w:dyaOrig="480" w14:anchorId="0BEEC288">
                                  <v:shape id="_x0000_i1122" type="#_x0000_t75" style="width:48pt;height:24pt" o:ole="">
                                    <v:imagedata r:id="rId217" o:title=""/>
                                  </v:shape>
                                  <o:OLEObject Type="Embed" ProgID="Equation.DSMT4" ShapeID="_x0000_i1122" DrawAspect="Content" ObjectID="_1687984768" r:id="rId244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thì ta nói rằng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61A98943">
                                  <v:shape id="_x0000_i1124" type="#_x0000_t75" style="width:9.75pt;height:16.5pt" o:ole="">
                                    <v:imagedata r:id="rId219" o:title=""/>
                                  </v:shape>
                                  <o:OLEObject Type="Embed" ProgID="Equation.DSMT4" ShapeID="_x0000_i1124" DrawAspect="Content" ObjectID="_1687984769" r:id="rId245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195" w:dyaOrig="330" w14:anchorId="4003AF79">
                                  <v:shape id="_x0000_i1126" type="#_x0000_t75" style="width:9.75pt;height:16.5pt" o:ole="">
                                    <v:imagedata r:id="rId221" o:title=""/>
                                  </v:shape>
                                  <o:OLEObject Type="Embed" ProgID="Equation.DSMT4" ShapeID="_x0000_i1126" DrawAspect="Content" ObjectID="_1687984770" r:id="rId246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vuông góc với nhau, kí hiệu là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510" w:dyaOrig="330" w14:anchorId="686F9084">
                                  <v:shape id="_x0000_i1128" type="#_x0000_t75" style="width:25.5pt;height:16.5pt" o:ole="">
                                    <v:imagedata r:id="rId223" o:title=""/>
                                  </v:shape>
                                  <o:OLEObject Type="Embed" ProgID="Equation.DSMT4" ShapeID="_x0000_i1128" DrawAspect="Content" ObjectID="_1687984771" r:id="rId247"/>
                                </w:objec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hoặc </w:t>
                              </w:r>
                              <w:r w:rsidRPr="00535518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Cs w:val="24"/>
                                  <w:lang w:val="vi-VN"/>
                                </w:rPr>
                                <w:object w:dxaOrig="570" w:dyaOrig="330" w14:anchorId="1B0816CF">
                                  <v:shape id="_x0000_i1130" type="#_x0000_t75" style="width:28.5pt;height:16.5pt" o:ole="">
                                    <v:imagedata r:id="rId225" o:title=""/>
                                  </v:shape>
                                  <o:OLEObject Type="Embed" ProgID="Equation.DSMT4" ShapeID="_x0000_i1130" DrawAspect="Content" ObjectID="_1687984772" r:id="rId248"/>
                                </w:object>
                              </w:r>
                            </w:p>
                            <w:p w14:paraId="361144C1" w14:textId="13C69887" w:rsidR="00556594" w:rsidRPr="00AE63D8" w:rsidRDefault="00556594" w:rsidP="00556594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4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48" w:type="dxa"/>
                              <w:vAlign w:val="center"/>
                            </w:tcPr>
                            <w:p w14:paraId="6F54490E" w14:textId="77777777" w:rsidR="00556594" w:rsidRDefault="00556594" w:rsidP="00556594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93BCDFD" wp14:editId="09BF27BC">
                                    <wp:extent cx="2278074" cy="888521"/>
                                    <wp:effectExtent l="0" t="0" r="8255" b="6985"/>
                                    <wp:docPr id="33" name="Picture 33" descr="Tích vô hướng của hai véc tơ - Vật lí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32" descr="Tích vô hướng của hai véc tơ - Vật lí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78074" cy="88852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F8771B6" w14:textId="646B7227" w:rsidR="00556594" w:rsidRPr="00AE63D8" w:rsidRDefault="00556594" w:rsidP="00556594">
                              <w:pPr>
                                <w:pStyle w:val="ListParagraph"/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before="40"/>
                                <w:ind w:left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color w:val="000000" w:themeColor="text1"/>
                                  <w:szCs w:val="24"/>
                                  <w:lang w:val="vi-VN"/>
                                </w:rPr>
                                <w:t>☞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Chú ý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  <w:lang w:val="vi-VN"/>
                                </w:rPr>
                                <w:t>.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Từ định nghĩa ta có </w:t>
                              </w:r>
                              <w:r w:rsidRPr="00D03A1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Cs w:val="24"/>
                                  <w:lang w:val="vi-VN"/>
                                </w:rPr>
                                <w:object w:dxaOrig="1170" w:dyaOrig="480" w14:anchorId="3BCDE232">
                                  <v:shape id="_x0000_i1132" type="#_x0000_t75" style="width:58.5pt;height:24pt" o:ole="">
                                    <v:imagedata r:id="rId228" o:title=""/>
                                  </v:shape>
                                  <o:OLEObject Type="Embed" ProgID="Equation.DSMT4" ShapeID="_x0000_i1132" DrawAspect="Content" ObjectID="_1687984773" r:id="rId249"/>
                                </w:object>
                              </w:r>
                            </w:p>
                          </w:tc>
                        </w:tr>
                      </w:tbl>
                      <w:p w14:paraId="53903321" w14:textId="77777777" w:rsidR="00556594" w:rsidRPr="00535518" w:rsidRDefault="00556594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</w:p>
                      <w:p w14:paraId="730E2153" w14:textId="77777777" w:rsidR="005436C3" w:rsidRPr="00535518" w:rsidRDefault="005436C3" w:rsidP="005436C3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p w14:paraId="01799811" w14:textId="0021669E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65D6A48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556594">
                            <w:rPr>
                              <w:rFonts w:ascii="Yu Gothic" w:eastAsia="Yu Gothic" w:hAnsi="Yu Gothic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❷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AA27C2C" w14:textId="77777777" w:rsidR="005436C3" w:rsidRPr="00B26177" w:rsidRDefault="005436C3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4D22E5" wp14:editId="35F9E996">
                <wp:extent cx="6615198" cy="3321169"/>
                <wp:effectExtent l="0" t="0" r="14605" b="12700"/>
                <wp:docPr id="25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8" cy="3321169"/>
                          <a:chOff x="-12333" y="-4628"/>
                          <a:chExt cx="6513455" cy="1566872"/>
                        </a:xfrm>
                      </wpg:grpSpPr>
                      <wps:wsp>
                        <wps:cNvPr id="251" name="Rectangle: Diagonal Corners Rounded 251"/>
                        <wps:cNvSpPr/>
                        <wps:spPr>
                          <a:xfrm>
                            <a:off x="-8" y="-25"/>
                            <a:ext cx="6501130" cy="156226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824BCC9" w14:textId="6A2BD0FE" w:rsidR="005436C3" w:rsidRDefault="005436C3" w:rsidP="005436C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2DFD9A2F" w14:textId="7510C4DA" w:rsidR="005436C3" w:rsidRDefault="005436C3" w:rsidP="005436C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9DA44D3" w14:textId="6F5D35EB" w:rsidR="005436C3" w:rsidRPr="006D0D70" w:rsidRDefault="005436C3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BF50DC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Cs w:val="24"/>
                                </w:rPr>
                                <w:t>Công thức cơ bản: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96"/>
                                <w:gridCol w:w="5003"/>
                              </w:tblGrid>
                              <w:tr w:rsidR="005436C3" w:rsidRPr="006D0D70" w14:paraId="2399C66A" w14:textId="77777777" w:rsidTr="006D0D70">
                                <w:tc>
                                  <w:tcPr>
                                    <w:tcW w:w="4996" w:type="dxa"/>
                                    <w:vAlign w:val="center"/>
                                  </w:tcPr>
                                  <w:p w14:paraId="758F5121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</w:rPr>
                                      <w:object w:dxaOrig="1860" w:dyaOrig="345" w14:anchorId="49045D06">
                                        <v:shape id="_x0000_i1134" type="#_x0000_t75" style="width:93pt;height:17.25pt" o:ole="">
                                          <v:imagedata r:id="rId250" o:title=""/>
                                        </v:shape>
                                        <o:OLEObject Type="Embed" ProgID="Equation.DSMT4" ShapeID="_x0000_i1134" DrawAspect="Content" ObjectID="_1687984774" r:id="rId2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03" w:type="dxa"/>
                                    <w:vAlign w:val="center"/>
                                  </w:tcPr>
                                  <w:p w14:paraId="16285035" w14:textId="311D31EB" w:rsidR="005436C3" w:rsidRPr="006D0D70" w:rsidRDefault="006D0D7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6"/>
                                      </w:rPr>
                                      <w:object w:dxaOrig="1540" w:dyaOrig="279" w14:anchorId="47719D2D">
                                        <v:shape id="_x0000_i1136" type="#_x0000_t75" style="width:76.5pt;height:14.25pt" o:ole="">
                                          <v:imagedata r:id="rId252" o:title=""/>
                                        </v:shape>
                                        <o:OLEObject Type="Embed" ProgID="Equation.DSMT4" ShapeID="_x0000_i1136" DrawAspect="Content" ObjectID="_1687984775" r:id="rId253"/>
                                      </w:object>
                                    </w:r>
                                  </w:p>
                                </w:tc>
                              </w:tr>
                              <w:tr w:rsidR="005436C3" w:rsidRPr="006D0D70" w14:paraId="61DACB1B" w14:textId="77777777" w:rsidTr="006D0D70">
                                <w:tc>
                                  <w:tcPr>
                                    <w:tcW w:w="4996" w:type="dxa"/>
                                    <w:vAlign w:val="center"/>
                                  </w:tcPr>
                                  <w:p w14:paraId="5D5D9D15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24"/>
                                      </w:rPr>
                                      <w:object w:dxaOrig="1875" w:dyaOrig="645" w14:anchorId="6CA793B2">
                                        <v:shape id="_x0000_i1138" type="#_x0000_t75" style="width:93.75pt;height:32.25pt" o:ole="">
                                          <v:imagedata r:id="rId254" o:title=""/>
                                        </v:shape>
                                        <o:OLEObject Type="Embed" ProgID="Equation.DSMT4" ShapeID="_x0000_i1138" DrawAspect="Content" ObjectID="_1687984776" r:id="rId25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03" w:type="dxa"/>
                                    <w:vAlign w:val="center"/>
                                  </w:tcPr>
                                  <w:p w14:paraId="6B6020E4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24"/>
                                      </w:rPr>
                                      <w:object w:dxaOrig="1935" w:dyaOrig="645" w14:anchorId="73DA1763">
                                        <v:shape id="_x0000_i1140" type="#_x0000_t75" style="width:96.75pt;height:32.25pt" o:ole="">
                                          <v:imagedata r:id="rId256" o:title=""/>
                                        </v:shape>
                                        <o:OLEObject Type="Embed" ProgID="Equation.DSMT4" ShapeID="_x0000_i1140" DrawAspect="Content" ObjectID="_1687984777" r:id="rId25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1AEA373" w14:textId="79D5ACD3" w:rsidR="005436C3" w:rsidRPr="006D0D70" w:rsidRDefault="006D0D70" w:rsidP="005436C3">
                              <w:pPr>
                                <w:spacing w:after="0"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12195" w:rsidRPr="00812195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812195">
                                <w:rPr>
                                  <w:rFonts w:ascii="Chu Van An" w:hAnsi="Chu Van An" w:cs="Chu Van An"/>
                                </w:rPr>
                                <w:t>Giá trị</w:t>
                              </w:r>
                              <w:r w:rsidR="005436C3" w:rsidRPr="006D0D7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6D0D70">
                                <w:rPr>
                                  <w:rFonts w:ascii="Chu Van An" w:hAnsi="Chu Van An" w:cs="Chu Van An"/>
                                </w:rPr>
                                <w:t xml:space="preserve">lượng giác </w:t>
                              </w:r>
                              <w:r w:rsidR="005436C3" w:rsidRPr="006D0D70">
                                <w:rPr>
                                  <w:rFonts w:ascii="Chu Van An" w:hAnsi="Chu Van An" w:cs="Chu Van An"/>
                                </w:rPr>
                                <w:t>của các góc phụ nhau</w:t>
                              </w:r>
                              <w:r w:rsidR="00BF50DC">
                                <w:rPr>
                                  <w:rFonts w:ascii="Chu Van An" w:hAnsi="Chu Van An" w:cs="Chu Van An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00"/>
                                <w:gridCol w:w="4999"/>
                              </w:tblGrid>
                              <w:tr w:rsidR="005436C3" w:rsidRPr="006D0D70" w14:paraId="37451F99" w14:textId="77777777" w:rsidTr="006D0D70">
                                <w:tc>
                                  <w:tcPr>
                                    <w:tcW w:w="5000" w:type="dxa"/>
                                  </w:tcPr>
                                  <w:p w14:paraId="43C1480C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70" w:dyaOrig="495" w14:anchorId="10C01765">
                                        <v:shape id="_x0000_i1142" type="#_x0000_t75" style="width:103.5pt;height:24.75pt" o:ole="">
                                          <v:imagedata r:id="rId258" o:title=""/>
                                        </v:shape>
                                        <o:OLEObject Type="Embed" ProgID="Equation.DSMT4" ShapeID="_x0000_i1142" DrawAspect="Content" ObjectID="_1687984778" r:id="rId25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999" w:type="dxa"/>
                                  </w:tcPr>
                                  <w:p w14:paraId="68F5C2F5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70" w:dyaOrig="495" w14:anchorId="344E3CDB">
                                        <v:shape id="_x0000_i1144" type="#_x0000_t75" style="width:103.5pt;height:24.75pt" o:ole="">
                                          <v:imagedata r:id="rId260" o:title=""/>
                                        </v:shape>
                                        <o:OLEObject Type="Embed" ProgID="Equation.DSMT4" ShapeID="_x0000_i1144" DrawAspect="Content" ObjectID="_1687984779" r:id="rId261"/>
                                      </w:object>
                                    </w:r>
                                  </w:p>
                                </w:tc>
                              </w:tr>
                              <w:tr w:rsidR="005436C3" w:rsidRPr="006D0D70" w14:paraId="7C99FA22" w14:textId="77777777" w:rsidTr="006D0D70">
                                <w:tc>
                                  <w:tcPr>
                                    <w:tcW w:w="5000" w:type="dxa"/>
                                  </w:tcPr>
                                  <w:p w14:paraId="71DA0E51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85" w:dyaOrig="495" w14:anchorId="38817C1E">
                                        <v:shape id="_x0000_i1146" type="#_x0000_t75" style="width:104.25pt;height:24.75pt" o:ole="">
                                          <v:imagedata r:id="rId262" o:title=""/>
                                        </v:shape>
                                        <o:OLEObject Type="Embed" ProgID="Equation.DSMT4" ShapeID="_x0000_i1146" DrawAspect="Content" ObjectID="_1687984780" r:id="rId2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999" w:type="dxa"/>
                                  </w:tcPr>
                                  <w:p w14:paraId="55641C2E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085" w:dyaOrig="495" w14:anchorId="5A836D94">
                                        <v:shape id="_x0000_i1148" type="#_x0000_t75" style="width:104.25pt;height:24.75pt" o:ole="">
                                          <v:imagedata r:id="rId264" o:title=""/>
                                        </v:shape>
                                        <o:OLEObject Type="Embed" ProgID="Equation.DSMT4" ShapeID="_x0000_i1148" DrawAspect="Content" ObjectID="_1687984781" r:id="rId26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A1DD9FF" w14:textId="477D58E8" w:rsidR="005436C3" w:rsidRPr="006D0D70" w:rsidRDefault="006D0D70" w:rsidP="005436C3">
                              <w:pPr>
                                <w:spacing w:after="0"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="00812195">
                                <w:rPr>
                                  <w:rFonts w:ascii="Chu Van An" w:hAnsi="Chu Van An" w:cs="Chu Van An"/>
                                </w:rPr>
                                <w:t>Giá trị</w:t>
                              </w:r>
                              <w:r w:rsidR="005436C3" w:rsidRPr="006D0D70">
                                <w:rPr>
                                  <w:rFonts w:ascii="Chu Van An" w:hAnsi="Chu Van An" w:cs="Chu Van An"/>
                                </w:rPr>
                                <w:t xml:space="preserve"> lượng giác của các góc bù nhau</w:t>
                              </w:r>
                              <w:r w:rsidR="00BF50DC">
                                <w:rPr>
                                  <w:rFonts w:ascii="Chu Van An" w:hAnsi="Chu Van An" w:cs="Chu Van An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07"/>
                                <w:gridCol w:w="5011"/>
                              </w:tblGrid>
                              <w:tr w:rsidR="005436C3" w:rsidRPr="006D0D70" w14:paraId="56B75758" w14:textId="77777777" w:rsidTr="00E22290">
                                <w:tc>
                                  <w:tcPr>
                                    <w:tcW w:w="5220" w:type="dxa"/>
                                  </w:tcPr>
                                  <w:p w14:paraId="2640D7FE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115" w:dyaOrig="495" w14:anchorId="7F0FA911">
                                        <v:shape id="_x0000_i1150" type="#_x0000_t75" style="width:105.75pt;height:24.75pt" o:ole="">
                                          <v:imagedata r:id="rId266" o:title=""/>
                                        </v:shape>
                                        <o:OLEObject Type="Embed" ProgID="Equation.DSMT4" ShapeID="_x0000_i1150" DrawAspect="Content" ObjectID="_1687984782" r:id="rId2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20AAE246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370" w:dyaOrig="495" w14:anchorId="16D5FD5F">
                                        <v:shape id="_x0000_i1152" type="#_x0000_t75" style="width:118.5pt;height:24.75pt" o:ole="">
                                          <v:imagedata r:id="rId268" o:title=""/>
                                        </v:shape>
                                        <o:OLEObject Type="Embed" ProgID="Equation.DSMT4" ShapeID="_x0000_i1152" DrawAspect="Content" ObjectID="_1687984783" r:id="rId269"/>
                                      </w:object>
                                    </w:r>
                                  </w:p>
                                </w:tc>
                              </w:tr>
                              <w:tr w:rsidR="005436C3" w:rsidRPr="006D0D70" w14:paraId="7AFAF3CA" w14:textId="77777777" w:rsidTr="00E22290">
                                <w:tc>
                                  <w:tcPr>
                                    <w:tcW w:w="5220" w:type="dxa"/>
                                  </w:tcPr>
                                  <w:p w14:paraId="529EA27C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340" w:dyaOrig="495" w14:anchorId="2A65D34B">
                                        <v:shape id="_x0000_i1154" type="#_x0000_t75" style="width:117pt;height:24.75pt" o:ole="">
                                          <v:imagedata r:id="rId270" o:title=""/>
                                        </v:shape>
                                        <o:OLEObject Type="Embed" ProgID="Equation.DSMT4" ShapeID="_x0000_i1154" DrawAspect="Content" ObjectID="_1687984784" r:id="rId2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2ACC4EE2" w14:textId="77777777" w:rsidR="005436C3" w:rsidRPr="006D0D70" w:rsidRDefault="005436C3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6D0D70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2340" w:dyaOrig="495" w14:anchorId="1F67BD6A">
                                        <v:shape id="_x0000_i1156" type="#_x0000_t75" style="width:117pt;height:24.75pt" o:ole="">
                                          <v:imagedata r:id="rId272" o:title=""/>
                                        </v:shape>
                                        <o:OLEObject Type="Embed" ProgID="Equation.DSMT4" ShapeID="_x0000_i1156" DrawAspect="Content" ObjectID="_1687984785" r:id="rId27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867755C" w14:textId="77777777" w:rsidR="005436C3" w:rsidRPr="00535518" w:rsidRDefault="005436C3" w:rsidP="005436C3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1F5CDFD9" w14:textId="77777777" w:rsidR="005436C3" w:rsidRDefault="005436C3" w:rsidP="005436C3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46B4874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9227CC8" w14:textId="679E66F4" w:rsidR="005436C3" w:rsidRDefault="005436C3" w:rsidP="005436C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19F9C5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E8FD0CE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4A71AA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F73FEE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5C57A4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9B01AC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29C0E2F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D8EDBB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24CB71" w14:textId="77777777" w:rsidR="005436C3" w:rsidRDefault="005436C3" w:rsidP="005436C3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2" name="Group 252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3" name="Rectangle: Folded Corner 25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4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83E181B" w14:textId="71048F1A" w:rsidR="005436C3" w:rsidRDefault="005436C3" w:rsidP="005436C3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6D0D70">
                                  <w:rPr>
                                    <w:rFonts w:ascii="Yu Gothic" w:eastAsia="Yu Gothic" w:hAnsi="Yu Gothic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4D22E5" id="_x0000_s1080" style="width:520.9pt;height:261.5pt;mso-position-horizontal-relative:char;mso-position-vertical-relative:line" coordorigin="-123,-46" coordsize="65134,15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">
                <v:shape id="Rectangle: Diagonal Corners Rounded 251" o:spid="_x0000_s1081" style="position:absolute;width:65011;height:15622;visibility:visible;mso-wrap-style:square;v-text-anchor:middle" coordsize="6501130,15622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" adj="-11796480,,5400" path="m14795,l6459761,v22847,,41369,18522,41369,41369l6501130,1547474v,8171,-6624,14795,-14795,14795l41369,1562269c18522,1562269,,1543747,,1520900l,14795c,6624,6624,,1479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4795,0;6459761,0;6501130,41369;6501130,1547474;6486335,1562269;41369,1562269;0,1520900;0,14795;14795,0" o:connectangles="0,0,0,0,0,0,0,0,0" textboxrect="0,0,6501130,1562269"/>
                  <v:textbox>
                    <w:txbxContent>
                      <w:p w14:paraId="6824BCC9" w14:textId="6A2BD0FE" w:rsidR="005436C3" w:rsidRDefault="005436C3" w:rsidP="005436C3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2DFD9A2F" w14:textId="7510C4DA" w:rsidR="005436C3" w:rsidRDefault="005436C3" w:rsidP="005436C3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9DA44D3" w14:textId="6F5D35EB" w:rsidR="005436C3" w:rsidRPr="006D0D70" w:rsidRDefault="005436C3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  <w:r w:rsidRPr="006D0D70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  <w:t xml:space="preserve"> </w:t>
                        </w: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BF50DC">
                          <w:rPr>
                            <w:rFonts w:ascii="Chu Van An" w:hAnsi="Chu Van An" w:cs="Chu Van An"/>
                            <w:bCs/>
                            <w:color w:val="000000" w:themeColor="text1"/>
                            <w:szCs w:val="24"/>
                          </w:rPr>
                          <w:t>Công thức cơ bản: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996"/>
                          <w:gridCol w:w="5003"/>
                        </w:tblGrid>
                        <w:tr w:rsidR="005436C3" w:rsidRPr="006D0D70" w14:paraId="2399C66A" w14:textId="77777777" w:rsidTr="006D0D70">
                          <w:tc>
                            <w:tcPr>
                              <w:tcW w:w="4996" w:type="dxa"/>
                              <w:vAlign w:val="center"/>
                            </w:tcPr>
                            <w:p w14:paraId="758F5121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</w:rPr>
                                <w:object w:dxaOrig="1860" w:dyaOrig="345" w14:anchorId="49045D06">
                                  <v:shape id="_x0000_i1134" type="#_x0000_t75" style="width:93pt;height:17.25pt" o:ole="">
                                    <v:imagedata r:id="rId250" o:title=""/>
                                  </v:shape>
                                  <o:OLEObject Type="Embed" ProgID="Equation.DSMT4" ShapeID="_x0000_i1134" DrawAspect="Content" ObjectID="_1687984774" r:id="rId274"/>
                                </w:object>
                              </w:r>
                            </w:p>
                          </w:tc>
                          <w:tc>
                            <w:tcPr>
                              <w:tcW w:w="5003" w:type="dxa"/>
                              <w:vAlign w:val="center"/>
                            </w:tcPr>
                            <w:p w14:paraId="16285035" w14:textId="311D31EB" w:rsidR="005436C3" w:rsidRPr="006D0D70" w:rsidRDefault="006D0D7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540" w:dyaOrig="279" w14:anchorId="47719D2D">
                                  <v:shape id="_x0000_i1136" type="#_x0000_t75" style="width:76.5pt;height:14.25pt" o:ole="">
                                    <v:imagedata r:id="rId252" o:title=""/>
                                  </v:shape>
                                  <o:OLEObject Type="Embed" ProgID="Equation.DSMT4" ShapeID="_x0000_i1136" DrawAspect="Content" ObjectID="_1687984775" r:id="rId275"/>
                                </w:object>
                              </w:r>
                            </w:p>
                          </w:tc>
                        </w:tr>
                        <w:tr w:rsidR="005436C3" w:rsidRPr="006D0D70" w14:paraId="61DACB1B" w14:textId="77777777" w:rsidTr="006D0D70">
                          <w:tc>
                            <w:tcPr>
                              <w:tcW w:w="4996" w:type="dxa"/>
                              <w:vAlign w:val="center"/>
                            </w:tcPr>
                            <w:p w14:paraId="5D5D9D15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1875" w:dyaOrig="645" w14:anchorId="6CA793B2">
                                  <v:shape id="_x0000_i1138" type="#_x0000_t75" style="width:93.75pt;height:32.25pt" o:ole="">
                                    <v:imagedata r:id="rId254" o:title=""/>
                                  </v:shape>
                                  <o:OLEObject Type="Embed" ProgID="Equation.DSMT4" ShapeID="_x0000_i1138" DrawAspect="Content" ObjectID="_1687984776" r:id="rId276"/>
                                </w:object>
                              </w:r>
                            </w:p>
                          </w:tc>
                          <w:tc>
                            <w:tcPr>
                              <w:tcW w:w="5003" w:type="dxa"/>
                              <w:vAlign w:val="center"/>
                            </w:tcPr>
                            <w:p w14:paraId="6B6020E4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1935" w:dyaOrig="645" w14:anchorId="73DA1763">
                                  <v:shape id="_x0000_i1140" type="#_x0000_t75" style="width:96.75pt;height:32.25pt" o:ole="">
                                    <v:imagedata r:id="rId256" o:title=""/>
                                  </v:shape>
                                  <o:OLEObject Type="Embed" ProgID="Equation.DSMT4" ShapeID="_x0000_i1140" DrawAspect="Content" ObjectID="_1687984777" r:id="rId277"/>
                                </w:object>
                              </w:r>
                            </w:p>
                          </w:tc>
                        </w:tr>
                      </w:tbl>
                      <w:p w14:paraId="21AEA373" w14:textId="79D5ACD3" w:rsidR="005436C3" w:rsidRPr="006D0D70" w:rsidRDefault="006D0D70" w:rsidP="005436C3">
                        <w:pPr>
                          <w:spacing w:after="0" w:line="276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812195" w:rsidRPr="00812195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812195">
                          <w:rPr>
                            <w:rFonts w:ascii="Chu Van An" w:hAnsi="Chu Van An" w:cs="Chu Van An"/>
                          </w:rPr>
                          <w:t>Giá trị</w:t>
                        </w:r>
                        <w:r w:rsidR="005436C3" w:rsidRPr="006D0D7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6D0D70">
                          <w:rPr>
                            <w:rFonts w:ascii="Chu Van An" w:hAnsi="Chu Van An" w:cs="Chu Van An"/>
                          </w:rPr>
                          <w:t xml:space="preserve">lượng giác </w:t>
                        </w:r>
                        <w:r w:rsidR="005436C3" w:rsidRPr="006D0D70">
                          <w:rPr>
                            <w:rFonts w:ascii="Chu Van An" w:hAnsi="Chu Van An" w:cs="Chu Van An"/>
                          </w:rPr>
                          <w:t>của các góc phụ nhau</w:t>
                        </w:r>
                        <w:r w:rsidR="00BF50DC">
                          <w:rPr>
                            <w:rFonts w:ascii="Chu Van An" w:hAnsi="Chu Van An" w:cs="Chu Van An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00"/>
                          <w:gridCol w:w="4999"/>
                        </w:tblGrid>
                        <w:tr w:rsidR="005436C3" w:rsidRPr="006D0D70" w14:paraId="37451F99" w14:textId="77777777" w:rsidTr="006D0D70">
                          <w:tc>
                            <w:tcPr>
                              <w:tcW w:w="5000" w:type="dxa"/>
                            </w:tcPr>
                            <w:p w14:paraId="43C1480C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70" w:dyaOrig="495" w14:anchorId="10C01765">
                                  <v:shape id="_x0000_i1142" type="#_x0000_t75" style="width:103.5pt;height:24.75pt" o:ole="">
                                    <v:imagedata r:id="rId258" o:title=""/>
                                  </v:shape>
                                  <o:OLEObject Type="Embed" ProgID="Equation.DSMT4" ShapeID="_x0000_i1142" DrawAspect="Content" ObjectID="_1687984778" r:id="rId278"/>
                                </w:object>
                              </w:r>
                            </w:p>
                          </w:tc>
                          <w:tc>
                            <w:tcPr>
                              <w:tcW w:w="4999" w:type="dxa"/>
                            </w:tcPr>
                            <w:p w14:paraId="68F5C2F5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70" w:dyaOrig="495" w14:anchorId="344E3CDB">
                                  <v:shape id="_x0000_i1144" type="#_x0000_t75" style="width:103.5pt;height:24.75pt" o:ole="">
                                    <v:imagedata r:id="rId260" o:title=""/>
                                  </v:shape>
                                  <o:OLEObject Type="Embed" ProgID="Equation.DSMT4" ShapeID="_x0000_i1144" DrawAspect="Content" ObjectID="_1687984779" r:id="rId279"/>
                                </w:object>
                              </w:r>
                            </w:p>
                          </w:tc>
                        </w:tr>
                        <w:tr w:rsidR="005436C3" w:rsidRPr="006D0D70" w14:paraId="7C99FA22" w14:textId="77777777" w:rsidTr="006D0D70">
                          <w:tc>
                            <w:tcPr>
                              <w:tcW w:w="5000" w:type="dxa"/>
                            </w:tcPr>
                            <w:p w14:paraId="71DA0E51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85" w:dyaOrig="495" w14:anchorId="38817C1E">
                                  <v:shape id="_x0000_i1146" type="#_x0000_t75" style="width:104.25pt;height:24.75pt" o:ole="">
                                    <v:imagedata r:id="rId262" o:title=""/>
                                  </v:shape>
                                  <o:OLEObject Type="Embed" ProgID="Equation.DSMT4" ShapeID="_x0000_i1146" DrawAspect="Content" ObjectID="_1687984780" r:id="rId280"/>
                                </w:object>
                              </w:r>
                            </w:p>
                          </w:tc>
                          <w:tc>
                            <w:tcPr>
                              <w:tcW w:w="4999" w:type="dxa"/>
                            </w:tcPr>
                            <w:p w14:paraId="55641C2E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085" w:dyaOrig="495" w14:anchorId="5A836D94">
                                  <v:shape id="_x0000_i1148" type="#_x0000_t75" style="width:104.25pt;height:24.75pt" o:ole="">
                                    <v:imagedata r:id="rId264" o:title=""/>
                                  </v:shape>
                                  <o:OLEObject Type="Embed" ProgID="Equation.DSMT4" ShapeID="_x0000_i1148" DrawAspect="Content" ObjectID="_1687984781" r:id="rId281"/>
                                </w:object>
                              </w:r>
                            </w:p>
                          </w:tc>
                        </w:tr>
                      </w:tbl>
                      <w:p w14:paraId="3A1DD9FF" w14:textId="477D58E8" w:rsidR="005436C3" w:rsidRPr="006D0D70" w:rsidRDefault="006D0D70" w:rsidP="005436C3">
                        <w:pPr>
                          <w:spacing w:after="0" w:line="276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6D0D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="00812195">
                          <w:rPr>
                            <w:rFonts w:ascii="Chu Van An" w:hAnsi="Chu Van An" w:cs="Chu Van An"/>
                          </w:rPr>
                          <w:t>Giá trị</w:t>
                        </w:r>
                        <w:r w:rsidR="005436C3" w:rsidRPr="006D0D70">
                          <w:rPr>
                            <w:rFonts w:ascii="Chu Van An" w:hAnsi="Chu Van An" w:cs="Chu Van An"/>
                          </w:rPr>
                          <w:t xml:space="preserve"> lượng giác của các góc bù nhau</w:t>
                        </w:r>
                        <w:r w:rsidR="00BF50DC">
                          <w:rPr>
                            <w:rFonts w:ascii="Chu Van An" w:hAnsi="Chu Van An" w:cs="Chu Van An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07"/>
                          <w:gridCol w:w="5011"/>
                        </w:tblGrid>
                        <w:tr w:rsidR="005436C3" w:rsidRPr="006D0D70" w14:paraId="56B75758" w14:textId="77777777" w:rsidTr="00E22290">
                          <w:tc>
                            <w:tcPr>
                              <w:tcW w:w="5220" w:type="dxa"/>
                            </w:tcPr>
                            <w:p w14:paraId="2640D7FE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115" w:dyaOrig="495" w14:anchorId="7F0FA911">
                                  <v:shape id="_x0000_i1150" type="#_x0000_t75" style="width:105.75pt;height:24.75pt" o:ole="">
                                    <v:imagedata r:id="rId266" o:title=""/>
                                  </v:shape>
                                  <o:OLEObject Type="Embed" ProgID="Equation.DSMT4" ShapeID="_x0000_i1150" DrawAspect="Content" ObjectID="_1687984782" r:id="rId282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20AAE246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370" w:dyaOrig="495" w14:anchorId="16D5FD5F">
                                  <v:shape id="_x0000_i1152" type="#_x0000_t75" style="width:118.5pt;height:24.75pt" o:ole="">
                                    <v:imagedata r:id="rId268" o:title=""/>
                                  </v:shape>
                                  <o:OLEObject Type="Embed" ProgID="Equation.DSMT4" ShapeID="_x0000_i1152" DrawAspect="Content" ObjectID="_1687984783" r:id="rId283"/>
                                </w:object>
                              </w:r>
                            </w:p>
                          </w:tc>
                        </w:tr>
                        <w:tr w:rsidR="005436C3" w:rsidRPr="006D0D70" w14:paraId="7AFAF3CA" w14:textId="77777777" w:rsidTr="00E22290">
                          <w:tc>
                            <w:tcPr>
                              <w:tcW w:w="5220" w:type="dxa"/>
                            </w:tcPr>
                            <w:p w14:paraId="529EA27C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340" w:dyaOrig="495" w14:anchorId="2A65D34B">
                                  <v:shape id="_x0000_i1154" type="#_x0000_t75" style="width:117pt;height:24.75pt" o:ole="">
                                    <v:imagedata r:id="rId270" o:title=""/>
                                  </v:shape>
                                  <o:OLEObject Type="Embed" ProgID="Equation.DSMT4" ShapeID="_x0000_i1154" DrawAspect="Content" ObjectID="_1687984784" r:id="rId284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2ACC4EE2" w14:textId="77777777" w:rsidR="005436C3" w:rsidRPr="006D0D70" w:rsidRDefault="005436C3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6D0D70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2340" w:dyaOrig="495" w14:anchorId="1F67BD6A">
                                  <v:shape id="_x0000_i1156" type="#_x0000_t75" style="width:117pt;height:24.75pt" o:ole="">
                                    <v:imagedata r:id="rId272" o:title=""/>
                                  </v:shape>
                                  <o:OLEObject Type="Embed" ProgID="Equation.DSMT4" ShapeID="_x0000_i1156" DrawAspect="Content" ObjectID="_1687984785" r:id="rId285"/>
                                </w:object>
                              </w:r>
                            </w:p>
                          </w:tc>
                        </w:tr>
                      </w:tbl>
                      <w:p w14:paraId="0867755C" w14:textId="77777777" w:rsidR="005436C3" w:rsidRPr="00535518" w:rsidRDefault="005436C3" w:rsidP="005436C3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p w14:paraId="1F5CDFD9" w14:textId="77777777" w:rsidR="005436C3" w:rsidRDefault="005436C3" w:rsidP="005436C3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46B4874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9227CC8" w14:textId="679E66F4" w:rsidR="005436C3" w:rsidRDefault="005436C3" w:rsidP="005436C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19F9C5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E8FD0CE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4A71AA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F73FEE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5C57A4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9B01AC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29C0E2F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D8EDBB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24CB71" w14:textId="77777777" w:rsidR="005436C3" w:rsidRDefault="005436C3" w:rsidP="005436C3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2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shape id="Rectangle: Folded Corner 253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  <v:textbox>
                      <w:txbxContent>
                        <w:p w14:paraId="283E181B" w14:textId="71048F1A" w:rsidR="005436C3" w:rsidRDefault="005436C3" w:rsidP="005436C3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6D0D70">
                            <w:rPr>
                              <w:rFonts w:ascii="Yu Gothic" w:eastAsia="Yu Gothic" w:hAnsi="Yu Gothic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095CB6FE" w:rsidR="00993994" w:rsidRPr="00B26177" w:rsidRDefault="005436C3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</w:t>
      </w: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72AA04D7">
                <wp:extent cx="3493698" cy="504563"/>
                <wp:effectExtent l="0" t="0" r="31115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3698" cy="504563"/>
                          <a:chOff x="0" y="0"/>
                          <a:chExt cx="3493698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493698" cy="504563"/>
                            <a:chOff x="0" y="0"/>
                            <a:chExt cx="3493698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493698" cy="504563"/>
                              <a:chOff x="0" y="0"/>
                              <a:chExt cx="3493698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493698" cy="485775"/>
                                <a:chOff x="0" y="18788"/>
                                <a:chExt cx="3493698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392"/>
                                  <a:ext cx="3493698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477750" cy="485775"/>
                                  <a:chOff x="903804" y="18788"/>
                                  <a:chExt cx="2477750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375388" cy="369570"/>
                                    <a:chOff x="1006166" y="123084"/>
                                    <a:chExt cx="2375388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056" y="123401"/>
                                      <a:ext cx="2218498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5" style="width:275.1pt;height:39.75pt;mso-position-horizontal-relative:char;mso-position-vertical-relative:line" coordsize="34936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">
                <v:group id="Group 460" o:spid="_x0000_s1086" style="position:absolute;width:34936;height:5045" coordsize="34936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7" style="position:absolute;width:34936;height:5045" coordsize="34936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8" style="position:absolute;top:187;width:34936;height:4858" coordorigin=",187" coordsize="3493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9" style="position:absolute;top:213;width:34936;height:4831;visibility:visible;mso-wrap-style:square;v-text-anchor:middle" coordsize="3493698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" path="m,l3252425,r241273,241273l3493698,483107,,483107,,xe" fillcolor="#f0d5ff" stroked="f" strokeweight="1.25pt">
                        <v:fill r:id="rId9" o:title="" color2="#fffff7" type="pattern"/>
                        <v:path arrowok="t" o:connecttype="custom" o:connectlocs="0,0;3252425,0;3493698,241273;3493698,483107;0,483107;0,0" o:connectangles="0,0,0,0,0,0"/>
                      </v:shape>
                      <v:group id="Group 59" o:spid="_x0000_s1090" style="position:absolute;left:9038;top:187;width:24777;height:4858" coordorigin="9038,187" coordsize="24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1" style="position:absolute;left:10061;top:1230;width:23754;height:3696" coordorigin="10061,1230" coordsize="2375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2" type="#_x0000_t55" style="position:absolute;left:11630;top:1234;width:2218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" adj="21024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3DF012CB">
                <wp:extent cx="6547104" cy="1128263"/>
                <wp:effectExtent l="0" t="19050" r="25400" b="1524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28263"/>
                          <a:chOff x="0" y="0"/>
                          <a:chExt cx="6547104" cy="109629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3"/>
                            <a:ext cx="6547104" cy="8355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F306E6B" w14:textId="77777777" w:rsidR="00A91EBF" w:rsidRPr="00A91EBF" w:rsidRDefault="00A91EBF" w:rsidP="008D3FF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A91EBF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Sử dụng giá trị lượng giác đặc biệt</w: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524705" cy="571533"/>
                            <a:chOff x="150812" y="0"/>
                            <a:chExt cx="4524974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524974" cy="485775"/>
                              <a:chOff x="150812" y="0"/>
                              <a:chExt cx="4524974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4491687" cy="485775"/>
                                <a:chOff x="184099" y="0"/>
                                <a:chExt cx="4491687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74"/>
                                  <a:ext cx="4491687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035575" cy="485775"/>
                                  <a:chOff x="1502180" y="0"/>
                                  <a:chExt cx="3035575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2926041" cy="369570"/>
                                    <a:chOff x="1611714" y="104387"/>
                                    <a:chExt cx="2926041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255" y="105115"/>
                                      <a:ext cx="277650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6FEC524" w14:textId="77777777" w:rsidR="00A91EBF" w:rsidRPr="002F2C93" w:rsidRDefault="00A91EBF" w:rsidP="00A91EBF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 w:rsidRPr="002F2C93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giá trị lượng giác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88.85pt;mso-position-horizontal-relative:char;mso-position-vertical-relative:line" coordsize="65471,10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">
                <v:shape id="Rectangle: Diagonal Corners Rounded 1" o:spid="_x0000_s1105" style="position:absolute;top:2607;width:65471;height:835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0075;6547104,827624;6532329,835536;112179,835536;0,775461;0,7912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F306E6B" w14:textId="77777777" w:rsidR="00A91EBF" w:rsidRPr="00A91EBF" w:rsidRDefault="00A91EBF" w:rsidP="008D3FFF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A91EBF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Sử dụng giá trị lượng giác đặc biệt</w: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45247;height:5715" coordorigin="1508" coordsize="4524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45249;height:4857" coordorigin="1508" coordsize="452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0;width:44917;height:4857" coordorigin="1840" coordsize="449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0;top:380;width:44917;height:4476;visibility:visible;mso-wrap-style:square;v-text-anchor:middle" coordsize="449168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" path="m,l4336963,r154724,154724l4491687,447554,,447554,,xe" fillcolor="#efddf6 [663]" stroked="f" strokeweight="1.25pt">
                        <v:fill r:id="rId286" o:title="" color2="#fffff7" type="pattern"/>
                        <v:path arrowok="t" o:connecttype="custom" o:connectlocs="0,0;4336963,0;4491687,154724;4491687,447554;0,447554;0,0" o:connectangles="0,0,0,0,0,0"/>
                      </v:shape>
                      <v:group id="Group 468" o:spid="_x0000_s1110" style="position:absolute;left:15021;width:30356;height:4857" coordorigin="15021" coordsize="3035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29260;height:3696" coordorigin="16117,1043" coordsize="2926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2;top:1051;width:27765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" adj="2109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6FEC524" w14:textId="77777777" w:rsidR="00A91EBF" w:rsidRPr="002F2C93" w:rsidRDefault="00A91EBF" w:rsidP="00A91EBF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 w:rsidRPr="002F2C93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giá trị lượng giác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B26177" w:rsidRDefault="00EC5D1C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2A7AE19" w14:textId="3E0DD787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Tính giá trị của các biểu thức sau:</w:t>
      </w:r>
    </w:p>
    <w:p w14:paraId="785F5D1B" w14:textId="77777777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  <w:t>a)cos30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cos60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+ sin30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sin60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</w:p>
    <w:p w14:paraId="35CEC615" w14:textId="44959103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b)sin30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cos60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+ cos30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sin60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</w:p>
    <w:p w14:paraId="5EB75AE3" w14:textId="77777777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lastRenderedPageBreak/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  <w:t>c)cos0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+ cos20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+…+cos180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</w:p>
    <w:p w14:paraId="5891D4AA" w14:textId="546BF020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d) tan10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.tan80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</w:p>
    <w:p w14:paraId="6D987112" w14:textId="6CF35ED4" w:rsidR="00A91EBF" w:rsidRPr="00B26177" w:rsidRDefault="00A91EB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  <w:t>e) sin120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.cos135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0</w:t>
      </w:r>
    </w:p>
    <w:p w14:paraId="5C3E13E3" w14:textId="5F992854" w:rsidR="00E62F77" w:rsidRPr="00B26177" w:rsidRDefault="00E62F77" w:rsidP="00B26177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65C400F" w14:textId="77777777" w:rsidR="00A91EBF" w:rsidRPr="00B26177" w:rsidRDefault="00A91EBF" w:rsidP="00E22290">
      <w:pPr>
        <w:spacing w:line="240" w:lineRule="auto"/>
        <w:ind w:left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sym w:font="Wingdings" w:char="F09F"/>
      </w: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Sử dụng giá trị lượng giác của các góc đặc biệt, công thức GTLG của các góc phụ nhau, bù nhau.</w:t>
      </w:r>
    </w:p>
    <w:p w14:paraId="7C126978" w14:textId="2D6172FE" w:rsidR="00A91EBF" w:rsidRPr="00B26177" w:rsidRDefault="00A91EBF" w:rsidP="00B26177">
      <w:p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B26177">
        <w:rPr>
          <w:rFonts w:ascii="Chu Van An" w:hAnsi="Chu Van An" w:cs="Chu Van An"/>
          <w:sz w:val="24"/>
          <w:szCs w:val="24"/>
        </w:rPr>
        <w:t xml:space="preserve">a)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400" w:dyaOrig="700" w14:anchorId="4C97ECA4">
          <v:shape id="_x0000_i1157" type="#_x0000_t75" style="width:20.25pt;height:35.25pt" o:ole="">
            <v:imagedata r:id="rId287" o:title=""/>
          </v:shape>
          <o:OLEObject Type="Embed" ProgID="Equation.DSMT4" ShapeID="_x0000_i1157" DrawAspect="Content" ObjectID="_1687984263" r:id="rId288"/>
        </w:objec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 b) 1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      c) 0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         d) 1</w:t>
      </w:r>
      <w:r w:rsidRPr="00B26177">
        <w:rPr>
          <w:rFonts w:ascii="Chu Van An" w:hAnsi="Chu Van An" w:cs="Chu Van An"/>
          <w:sz w:val="24"/>
          <w:szCs w:val="24"/>
        </w:rPr>
        <w:tab/>
      </w:r>
      <w:r w:rsidRPr="00B26177">
        <w:rPr>
          <w:rFonts w:ascii="Chu Van An" w:hAnsi="Chu Van An" w:cs="Chu Van An"/>
          <w:sz w:val="24"/>
          <w:szCs w:val="24"/>
        </w:rPr>
        <w:tab/>
        <w:t xml:space="preserve">  e)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580" w:dyaOrig="700" w14:anchorId="7B5E291D">
          <v:shape id="_x0000_i1158" type="#_x0000_t75" style="width:28.5pt;height:35.25pt" o:ole="">
            <v:imagedata r:id="rId289" o:title=""/>
          </v:shape>
          <o:OLEObject Type="Embed" ProgID="Equation.DSMT4" ShapeID="_x0000_i1158" DrawAspect="Content" ObjectID="_1687984264" r:id="rId290"/>
        </w:object>
      </w:r>
    </w:p>
    <w:p w14:paraId="0D2EB91D" w14:textId="3741EC8F" w:rsidR="00652C50" w:rsidRPr="00B26177" w:rsidRDefault="00652C50" w:rsidP="00B26177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813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768"/>
        <w:gridCol w:w="3045"/>
      </w:tblGrid>
      <w:tr w:rsidR="003E368C" w:rsidRPr="00297089" w14:paraId="644B334C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7547DF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" w:name="c1q"/>
            <w:bookmarkEnd w:id="1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10" w14:anchorId="7F68CDA9">
                <v:shape id="_x0000_i1159" type="#_x0000_t75" style="width:12pt;height:10.5pt" o:ole="">
                  <v:imagedata r:id="rId291" o:title=""/>
                </v:shape>
                <o:OLEObject Type="Embed" ProgID="Equation.DSMT4" ShapeID="_x0000_i1159" DrawAspect="Content" ObjectID="_1687984265" r:id="rId29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là góc tù. Điều khẳng định nào sau đây là đúng?</w:t>
            </w:r>
          </w:p>
          <w:p w14:paraId="7E52E3B7" w14:textId="65139F61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" w:name="c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72A6BD02">
                <v:shape id="_x0000_i1160" type="#_x0000_t75" style="width:45.75pt;height:13.5pt" o:ole="">
                  <v:imagedata r:id="rId293" o:title=""/>
                </v:shape>
                <o:OLEObject Type="Embed" ProgID="Equation.DSMT4" ShapeID="_x0000_i1160" DrawAspect="Content" ObjectID="_1687984266" r:id="rId294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3" w:name="c1b"/>
            <w:bookmarkEnd w:id="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85" w:dyaOrig="270" w14:anchorId="01ADF63C">
                <v:shape id="_x0000_i1161" type="#_x0000_t75" style="width:44.25pt;height:13.5pt" o:ole="">
                  <v:imagedata r:id="rId295" o:title=""/>
                </v:shape>
                <o:OLEObject Type="Embed" ProgID="Equation.DSMT4" ShapeID="_x0000_i1161" DrawAspect="Content" ObjectID="_1687984267" r:id="rId296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4" w:name="c1c"/>
            <w:bookmarkEnd w:id="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70" w14:anchorId="09CBFCB2">
                <v:shape id="_x0000_i1162" type="#_x0000_t75" style="width:46.5pt;height:13.5pt" o:ole="">
                  <v:imagedata r:id="rId297" o:title=""/>
                </v:shape>
                <o:OLEObject Type="Embed" ProgID="Equation.DSMT4" ShapeID="_x0000_i1162" DrawAspect="Content" ObjectID="_1687984268" r:id="rId298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5" w:name="c1d"/>
            <w:bookmarkEnd w:id="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71A9E22D">
                <v:shape id="_x0000_i1163" type="#_x0000_t75" style="width:45.75pt;height:13.5pt" o:ole="">
                  <v:imagedata r:id="rId299" o:title=""/>
                </v:shape>
                <o:OLEObject Type="Embed" ProgID="Equation.DSMT4" ShapeID="_x0000_i1163" DrawAspect="Content" ObjectID="_1687984269" r:id="rId300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bookmarkEnd w:id="5"/>
          <w:p w14:paraId="4CF6DC0A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644F83" w14:textId="77777777" w:rsidR="003E368C" w:rsidRPr="00297089" w:rsidRDefault="003E368C" w:rsidP="0029651C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6" w:name="_Hlk77202801"/>
            <w:bookmarkStart w:id="7" w:name="_Hlk77204271"/>
            <w:bookmarkStart w:id="8" w:name="_Hlk77204444"/>
            <w:bookmarkStart w:id="9" w:name="_Hlk77206039"/>
            <w:bookmarkStart w:id="10" w:name="_Hlk77202569"/>
            <w:bookmarkStart w:id="11" w:name="_Hlk77205822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3E368C" w:rsidRPr="00297089" w14:paraId="144EBB08" w14:textId="77777777" w:rsidTr="003E368C">
        <w:trPr>
          <w:trHeight w:val="399"/>
        </w:trPr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FBDB3A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" w:name="c2q"/>
            <w:bookmarkEnd w:id="1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góc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25" w:dyaOrig="675" w14:anchorId="1D56BAF2">
                <v:shape id="_x0000_i1164" type="#_x0000_t75" style="width:56.25pt;height:33.75pt" o:ole="">
                  <v:imagedata r:id="rId301" o:title=""/>
                </v:shape>
                <o:OLEObject Type="Embed" ProgID="Equation.DSMT4" ShapeID="_x0000_i1164" DrawAspect="Content" ObjectID="_1687984270" r:id="rId30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Khẳng định nào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0161A22" w14:textId="0A947B2F" w:rsidR="003E368C" w:rsidRPr="00B26177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" w:name="c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234EA21E">
                <v:shape id="_x0000_i1165" type="#_x0000_t75" style="width:45.75pt;height:14.25pt" o:ole="">
                  <v:imagedata r:id="rId303" o:title=""/>
                </v:shape>
                <o:OLEObject Type="Embed" ProgID="Equation.DSMT4" ShapeID="_x0000_i1165" DrawAspect="Content" ObjectID="_1687984271" r:id="rId304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" w:name="c2b"/>
            <w:bookmarkEnd w:id="1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55" w:dyaOrig="405" w14:anchorId="1AAE2853">
                <v:shape id="_x0000_i1166" type="#_x0000_t75" style="width:72.75pt;height:20.25pt" o:ole="">
                  <v:imagedata r:id="rId305" o:title=""/>
                </v:shape>
                <o:OLEObject Type="Embed" ProgID="Equation.DSMT4" ShapeID="_x0000_i1166" DrawAspect="Content" ObjectID="_1687984272" r:id="rId306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AF570EE" w14:textId="01FAB6DA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" w:name="c2c"/>
            <w:bookmarkEnd w:id="1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85" w14:anchorId="264DC04F">
                <v:shape id="_x0000_i1167" type="#_x0000_t75" style="width:45pt;height:14.25pt" o:ole="">
                  <v:imagedata r:id="rId307" o:title=""/>
                </v:shape>
                <o:OLEObject Type="Embed" ProgID="Equation.DSMT4" ShapeID="_x0000_i1167" DrawAspect="Content" ObjectID="_1687984273" r:id="rId30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" w:name="c2d"/>
            <w:bookmarkEnd w:id="1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285" w14:anchorId="0FD76D78">
                <v:shape id="_x0000_i1168" type="#_x0000_t75" style="width:47.25pt;height:14.25pt" o:ole="">
                  <v:imagedata r:id="rId309" o:title=""/>
                </v:shape>
                <o:OLEObject Type="Embed" ProgID="Equation.DSMT4" ShapeID="_x0000_i1168" DrawAspect="Content" ObjectID="_1687984274" r:id="rId310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6"/>
          <w:p w14:paraId="44FA277D" w14:textId="77777777" w:rsidR="003E368C" w:rsidRPr="00297089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C9B5C2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10A1B8E0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69D66F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7" w:name="c3q"/>
            <w:bookmarkEnd w:id="1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3: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10" w14:anchorId="568F551B">
                <v:shape id="_x0000_i1169" type="#_x0000_t75" style="width:12pt;height:10.5pt" o:ole="">
                  <v:imagedata r:id="rId311" o:title=""/>
                </v:shape>
                <o:OLEObject Type="Embed" ProgID="Equation.DSMT4" ShapeID="_x0000_i1169" DrawAspect="Content" ObjectID="_1687984275" r:id="rId31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góc tù. Điều khẳng định nào sau đây là đúng?</w:t>
            </w:r>
          </w:p>
          <w:p w14:paraId="16542077" w14:textId="2500B8DA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8" w:name="c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30" w:dyaOrig="285" w14:anchorId="53C0D5B5">
                <v:shape id="_x0000_i1170" type="#_x0000_t75" style="width:46.5pt;height:14.25pt" o:ole="">
                  <v:imagedata r:id="rId313" o:title=""/>
                </v:shape>
                <o:OLEObject Type="Embed" ProgID="Equation.DSMT4" ShapeID="_x0000_i1170" DrawAspect="Content" ObjectID="_1687984276" r:id="rId31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" w:name="c3b"/>
            <w:bookmarkEnd w:id="1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30" w:dyaOrig="285" w14:anchorId="27D365FC">
                <v:shape id="_x0000_i1171" type="#_x0000_t75" style="width:46.5pt;height:14.25pt" o:ole="">
                  <v:imagedata r:id="rId315" o:title=""/>
                </v:shape>
                <o:OLEObject Type="Embed" ProgID="Equation.DSMT4" ShapeID="_x0000_i1171" DrawAspect="Content" ObjectID="_1687984277" r:id="rId31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" w:name="c3c"/>
            <w:bookmarkEnd w:id="1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00" w:dyaOrig="285" w14:anchorId="73FC373B">
                <v:shape id="_x0000_i1172" type="#_x0000_t75" style="width:45pt;height:14.25pt" o:ole="">
                  <v:imagedata r:id="rId317" o:title=""/>
                </v:shape>
                <o:OLEObject Type="Embed" ProgID="Equation.DSMT4" ShapeID="_x0000_i1172" DrawAspect="Content" ObjectID="_1687984278" r:id="rId31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1" w:name="c3d"/>
            <w:bookmarkEnd w:id="2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45" w:dyaOrig="285" w14:anchorId="2DDFC59A">
                <v:shape id="_x0000_i1173" type="#_x0000_t75" style="width:47.25pt;height:14.25pt" o:ole="">
                  <v:imagedata r:id="rId319" o:title=""/>
                </v:shape>
                <o:OLEObject Type="Embed" ProgID="Equation.DSMT4" ShapeID="_x0000_i1173" DrawAspect="Content" ObjectID="_1687984279" r:id="rId32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1"/>
          <w:p w14:paraId="346E3B4A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E5595B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3438E42F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3E216C" w14:textId="77777777" w:rsidR="003E368C" w:rsidRPr="00B26177" w:rsidRDefault="003E368C" w:rsidP="0029651C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22" w:name="c4q"/>
            <w:bookmarkEnd w:id="22"/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4: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góc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25" w14:anchorId="7CAC5F76">
                <v:shape id="_x0000_i1174" type="#_x0000_t75" style="width:12pt;height:11.25pt" o:ole="">
                  <v:imagedata r:id="rId321" o:title=""/>
                </v:shape>
                <o:OLEObject Type="Embed" ProgID="Equation.DSMT4" ShapeID="_x0000_i1174" DrawAspect="Content" ObjectID="_1687984280" r:id="rId32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tù. Khẳng định nào sau đây là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đúng?</w:t>
            </w:r>
          </w:p>
          <w:p w14:paraId="159500FB" w14:textId="187306D8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3" w:name="c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85" w14:anchorId="7BD72CBF">
                <v:shape id="_x0000_i1175" type="#_x0000_t75" style="width:45pt;height:14.25pt" o:ole="">
                  <v:imagedata r:id="rId323" o:title=""/>
                </v:shape>
                <o:OLEObject Type="Embed" ProgID="Equation.DSMT4" ShapeID="_x0000_i1175" DrawAspect="Content" ObjectID="_1687984281" r:id="rId324"/>
              </w:objec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  <w:bookmarkStart w:id="24" w:name="c4b"/>
            <w:bookmarkEnd w:id="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08DC9766">
                <v:shape id="_x0000_i1176" type="#_x0000_t75" style="width:45.75pt;height:14.25pt" o:ole="">
                  <v:imagedata r:id="rId325" o:title=""/>
                </v:shape>
                <o:OLEObject Type="Embed" ProgID="Equation.DSMT4" ShapeID="_x0000_i1176" DrawAspect="Content" ObjectID="_1687984282" r:id="rId326"/>
              </w:objec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  <w:bookmarkStart w:id="25" w:name="c4c"/>
            <w:bookmarkEnd w:id="2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285" w14:anchorId="11A8C8D9">
                <v:shape id="_x0000_i1177" type="#_x0000_t75" style="width:47.25pt;height:14.25pt" o:ole="">
                  <v:imagedata r:id="rId327" o:title=""/>
                </v:shape>
                <o:OLEObject Type="Embed" ProgID="Equation.DSMT4" ShapeID="_x0000_i1177" DrawAspect="Content" ObjectID="_1687984283" r:id="rId328"/>
              </w:object>
            </w:r>
            <w:r w:rsidRPr="00B26177">
              <w:rPr>
                <w:rFonts w:ascii="Chu Van An" w:hAnsi="Chu Van An" w:cs="Chu Van An"/>
                <w:b/>
                <w:color w:val="002060"/>
                <w:sz w:val="24"/>
                <w:szCs w:val="24"/>
                <w:lang w:val="vi-VN"/>
              </w:rPr>
              <w:t>.</w:t>
            </w:r>
            <w:bookmarkStart w:id="26" w:name="c4d"/>
            <w:bookmarkEnd w:id="2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132DE76E">
                <v:shape id="_x0000_i1178" type="#_x0000_t75" style="width:45.75pt;height:14.25pt" o:ole="">
                  <v:imagedata r:id="rId329" o:title=""/>
                </v:shape>
                <o:OLEObject Type="Embed" ProgID="Equation.DSMT4" ShapeID="_x0000_i1178" DrawAspect="Content" ObjectID="_1687984284" r:id="rId330"/>
              </w:objec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</w:p>
          <w:bookmarkEnd w:id="26"/>
          <w:p w14:paraId="1053615F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CB3839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2ED19FA9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96B41F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27" w:name="c5q"/>
            <w:bookmarkEnd w:id="2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5: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Giá trị của </w:t>
            </w:r>
            <w:r w:rsidRPr="00B26177">
              <w:rPr>
                <w:rFonts w:ascii="Chu Van An" w:eastAsiaTheme="minorEastAsia" w:hAnsi="Chu Van An" w:cs="Chu Van An"/>
                <w:position w:val="-26"/>
                <w:sz w:val="24"/>
                <w:szCs w:val="24"/>
              </w:rPr>
              <w:object w:dxaOrig="645" w:dyaOrig="675" w14:anchorId="63141C15">
                <v:shape id="_x0000_i1179" type="#_x0000_t75" style="width:32.25pt;height:33.75pt" o:ole="">
                  <v:imagedata r:id="rId331" o:title=""/>
                </v:shape>
                <o:OLEObject Type="Embed" ProgID="Equation.DSMT4" ShapeID="_x0000_i1179" DrawAspect="Content" ObjectID="_1687984285" r:id="rId33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188C2F6" w14:textId="422050AB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8" w:name="c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05" w:dyaOrig="690" w14:anchorId="15864984">
                <v:shape id="_x0000_i1180" type="#_x0000_t75" style="width:20.25pt;height:34.5pt" o:ole="">
                  <v:imagedata r:id="rId333" o:title=""/>
                </v:shape>
                <o:OLEObject Type="Embed" ProgID="Equation.DSMT4" ShapeID="_x0000_i1180" DrawAspect="Content" ObjectID="_1687984286" r:id="rId33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" w:name="c5b"/>
            <w:bookmarkEnd w:id="2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570" w:dyaOrig="690" w14:anchorId="5BBF1868">
                <v:shape id="_x0000_i1181" type="#_x0000_t75" style="width:28.5pt;height:34.5pt" o:ole="">
                  <v:imagedata r:id="rId335" o:title=""/>
                </v:shape>
                <o:OLEObject Type="Embed" ProgID="Equation.DSMT4" ShapeID="_x0000_i1181" DrawAspect="Content" ObjectID="_1687984287" r:id="rId33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" w:name="c5c"/>
            <w:bookmarkEnd w:id="2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360" w:dyaOrig="375" w14:anchorId="4D18243F">
                <v:shape id="_x0000_i1182" type="#_x0000_t75" style="width:18pt;height:18.75pt" o:ole="">
                  <v:imagedata r:id="rId337" o:title=""/>
                </v:shape>
                <o:OLEObject Type="Embed" ProgID="Equation.DSMT4" ShapeID="_x0000_i1182" DrawAspect="Content" ObjectID="_1687984288" r:id="rId33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" w:name="c5d"/>
            <w:bookmarkEnd w:id="3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495" w:dyaOrig="375" w14:anchorId="32337641">
                <v:shape id="_x0000_i1183" type="#_x0000_t75" style="width:24.75pt;height:18.75pt" o:ole="">
                  <v:imagedata r:id="rId339" o:title=""/>
                </v:shape>
                <o:OLEObject Type="Embed" ProgID="Equation.DSMT4" ShapeID="_x0000_i1183" DrawAspect="Content" ObjectID="_1687984289" r:id="rId34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"/>
          <w:p w14:paraId="76AC0598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5F9B32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07937815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E6EFB6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" w:name="c6q"/>
            <w:bookmarkEnd w:id="3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30" w:dyaOrig="690" w14:anchorId="7B4C6EA1">
                <v:shape id="_x0000_i1184" type="#_x0000_t75" style="width:91.5pt;height:34.5pt" o:ole="">
                  <v:imagedata r:id="rId341" o:title=""/>
                </v:shape>
                <o:OLEObject Type="Embed" ProgID="Equation.DSMT4" ShapeID="_x0000_i1184" DrawAspect="Content" ObjectID="_1687984290" r:id="rId34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4886E060" w14:textId="1C51BA36" w:rsidR="003E368C" w:rsidRPr="00655851" w:rsidRDefault="003E368C" w:rsidP="0029651C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" w:name="c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50" w:dyaOrig="690" w14:anchorId="3E3D2095">
                <v:shape id="_x0000_i1185" type="#_x0000_t75" style="width:97.5pt;height:34.5pt" o:ole="">
                  <v:imagedata r:id="rId343" o:title=""/>
                </v:shape>
                <o:OLEObject Type="Embed" ProgID="Equation.DSMT4" ShapeID="_x0000_i1185" DrawAspect="Content" ObjectID="_1687984291" r:id="rId34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" w:name="c6b"/>
            <w:bookmarkEnd w:id="3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30" w:dyaOrig="690" w14:anchorId="4A17C4FA">
                <v:shape id="_x0000_i1186" type="#_x0000_t75" style="width:91.5pt;height:34.5pt" o:ole="">
                  <v:imagedata r:id="rId345" o:title=""/>
                </v:shape>
                <o:OLEObject Type="Embed" ProgID="Equation.DSMT4" ShapeID="_x0000_i1186" DrawAspect="Content" ObjectID="_1687984292" r:id="rId34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5A92BF" w14:textId="25B9F6B1" w:rsidR="003E368C" w:rsidRPr="00655851" w:rsidRDefault="003E368C" w:rsidP="0029651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5" w:name="c6c"/>
            <w:bookmarkEnd w:id="3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70" w:dyaOrig="690" w14:anchorId="0CEC844A">
                <v:shape id="_x0000_i1187" type="#_x0000_t75" style="width:103.5pt;height:34.5pt" o:ole="">
                  <v:imagedata r:id="rId347" o:title=""/>
                </v:shape>
                <o:OLEObject Type="Embed" ProgID="Equation.DSMT4" ShapeID="_x0000_i1187" DrawAspect="Content" ObjectID="_1687984293" r:id="rId34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6d"/>
            <w:bookmarkEnd w:id="3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90" w14:anchorId="689BB9B6">
                <v:shape id="_x0000_i1188" type="#_x0000_t75" style="width:96pt;height:34.5pt" o:ole="">
                  <v:imagedata r:id="rId349" o:title=""/>
                </v:shape>
                <o:OLEObject Type="Embed" ProgID="Equation.DSMT4" ShapeID="_x0000_i1188" DrawAspect="Content" ObjectID="_1687984294" r:id="rId35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6"/>
          <w:p w14:paraId="22BC9B5B" w14:textId="77777777" w:rsidR="003E368C" w:rsidRPr="00297089" w:rsidRDefault="003E368C" w:rsidP="0029651C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A0B02D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6A64F3B9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7266EA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pt-B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37" w:name="c7q"/>
            <w:bookmarkEnd w:id="3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7:</w: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Tam giác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3930691D">
                <v:shape id="_x0000_i1189" type="#_x0000_t75" style="width:28.5pt;height:13.5pt" o:ole="">
                  <v:imagedata r:id="rId351" o:title=""/>
                </v:shape>
                <o:OLEObject Type="Embed" ProgID="Equation.DSMT4" ShapeID="_x0000_i1189" DrawAspect="Content" ObjectID="_1687984295" r:id="rId35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vuông ở </w:t>
            </w:r>
            <w:r w:rsidRPr="00B26177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1EB0DD91" wp14:editId="0230B98E">
                  <wp:extent cx="155575" cy="172720"/>
                  <wp:effectExtent l="0" t="0" r="0" b="0"/>
                  <wp:docPr id="505" name="Picture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góc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60" w14:anchorId="113D49E4">
                <v:shape id="_x0000_i1190" type="#_x0000_t75" style="width:39pt;height:18pt" o:ole="">
                  <v:imagedata r:id="rId354" o:title=""/>
                </v:shape>
                <o:OLEObject Type="Embed" ProgID="Equation.DSMT4" ShapeID="_x0000_i1190" DrawAspect="Content" ObjectID="_1687984296" r:id="rId35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Khẳng định nào sau đây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pt-BR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?</w:t>
            </w:r>
          </w:p>
          <w:p w14:paraId="22E2FC12" w14:textId="64002811" w:rsidR="003E368C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8" w:name="c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pt-B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05" w:dyaOrig="630" w14:anchorId="774866D3">
                <v:shape id="_x0000_i1191" type="#_x0000_t75" style="width:50.25pt;height:31.5pt" o:ole="">
                  <v:imagedata r:id="rId356" o:title=""/>
                </v:shape>
                <o:OLEObject Type="Embed" ProgID="Equation.DSMT4" ShapeID="_x0000_i1191" DrawAspect="Content" ObjectID="_1687984297" r:id="rId35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9" w:name="c7b"/>
            <w:bookmarkEnd w:id="3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70" w:dyaOrig="660" w14:anchorId="2F9D92EE">
                <v:shape id="_x0000_i1192" type="#_x0000_t75" style="width:58.5pt;height:33pt" o:ole="">
                  <v:imagedata r:id="rId358" o:title=""/>
                </v:shape>
                <o:OLEObject Type="Embed" ProgID="Equation.DSMT4" ShapeID="_x0000_i1192" DrawAspect="Content" ObjectID="_1687984298" r:id="rId35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ED08F1" w14:textId="4406BF56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40" w:name="c7c"/>
            <w:bookmarkEnd w:id="3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30" w14:anchorId="4B1A8C0D">
                <v:shape id="_x0000_i1193" type="#_x0000_t75" style="width:48pt;height:31.5pt" o:ole="">
                  <v:imagedata r:id="rId360" o:title=""/>
                </v:shape>
                <o:OLEObject Type="Embed" ProgID="Equation.DSMT4" ShapeID="_x0000_i1193" DrawAspect="Content" ObjectID="_1687984299" r:id="rId36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7d"/>
            <w:bookmarkEnd w:id="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40" w:dyaOrig="675" w14:anchorId="547BB586">
                <v:shape id="_x0000_i1194" type="#_x0000_t75" style="width:57pt;height:33.75pt" o:ole="">
                  <v:imagedata r:id="rId362" o:title=""/>
                </v:shape>
                <o:OLEObject Type="Embed" ProgID="Equation.DSMT4" ShapeID="_x0000_i1194" DrawAspect="Content" ObjectID="_1687984300" r:id="rId36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1"/>
          <w:p w14:paraId="387CED8D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B2188F" w14:textId="77777777" w:rsidR="003E368C" w:rsidRPr="00297089" w:rsidRDefault="003E368C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bookmarkStart w:id="42" w:name="_Hlk76258189"/>
            <w:bookmarkStart w:id="43" w:name="_Hlk76261323"/>
            <w:bookmarkStart w:id="44" w:name="_Hlk76747878"/>
            <w:bookmarkStart w:id="45" w:name="_Hlk76066620"/>
            <w:bookmarkStart w:id="46" w:name="_Hlk76749603"/>
            <w:bookmarkStart w:id="47" w:name="_Hlk76874196"/>
            <w:bookmarkStart w:id="48" w:name="_Hlk76261098"/>
            <w:bookmarkStart w:id="49" w:name="_Hlk76014627"/>
            <w:bookmarkStart w:id="50" w:name="_Hlk77202213"/>
            <w:bookmarkStart w:id="51" w:name="_Hlk76877418"/>
            <w:bookmarkStart w:id="52" w:name="_Hlk76707348"/>
            <w:bookmarkStart w:id="53" w:name="_Hlk77048579"/>
            <w:bookmarkStart w:id="54" w:name="_Hlk77048733"/>
            <w:bookmarkStart w:id="55" w:name="_Hlk76257946"/>
            <w:bookmarkStart w:id="56" w:name="_Hlk76148073"/>
            <w:bookmarkStart w:id="57" w:name="_Hlk76067130"/>
            <w:bookmarkStart w:id="58" w:name="_Hlk77202019"/>
            <w:bookmarkStart w:id="59" w:name="_Hlk76874054"/>
            <w:bookmarkStart w:id="60" w:name="_Hlk76873923"/>
            <w:bookmarkStart w:id="61" w:name="_Hlk76148306"/>
            <w:bookmarkStart w:id="62" w:name="_Hlk76066927"/>
            <w:bookmarkStart w:id="63" w:name="_Hlk76877870"/>
            <w:bookmarkStart w:id="64" w:name="_Hlk76873733"/>
            <w:bookmarkStart w:id="65" w:name="_Hlk76747745"/>
            <w:bookmarkStart w:id="66" w:name="_Hlk76258979"/>
            <w:bookmarkStart w:id="67" w:name="_Hlk76259290"/>
            <w:bookmarkStart w:id="68" w:name="_Hlk76066333"/>
            <w:bookmarkStart w:id="69" w:name="_Hlk76015219"/>
            <w:bookmarkStart w:id="70" w:name="_Hlk76014932"/>
            <w:bookmarkStart w:id="71" w:name="_Hlk76259895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202F8D04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E6EEE0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72" w:name="c8q"/>
            <w:bookmarkEnd w:id="7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8: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hai góc nhọn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10" w14:anchorId="28EFB79D">
                <v:shape id="_x0000_i1195" type="#_x0000_t75" style="width:12pt;height:10.5pt" o:ole="">
                  <v:imagedata r:id="rId364" o:title=""/>
                </v:shape>
                <o:OLEObject Type="Embed" ProgID="Equation.DSMT4" ShapeID="_x0000_i1195" DrawAspect="Content" ObjectID="_1687984301" r:id="rId36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2617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40" w:dyaOrig="315" w14:anchorId="0F63C506">
                <v:shape id="_x0000_i1196" type="#_x0000_t75" style="width:12pt;height:15.75pt" o:ole="">
                  <v:imagedata r:id="rId366" o:title=""/>
                </v:shape>
                <o:OLEObject Type="Embed" ProgID="Equation.DSMT4" ShapeID="_x0000_i1196" DrawAspect="Content" ObjectID="_1687984302" r:id="rId36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trong đó </w:t>
            </w:r>
            <w:r w:rsidRPr="00B2617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30" w:dyaOrig="315" w14:anchorId="018A397F">
                <v:shape id="_x0000_i1197" type="#_x0000_t75" style="width:31.5pt;height:15.75pt" o:ole="">
                  <v:imagedata r:id="rId368" o:title=""/>
                </v:shape>
                <o:OLEObject Type="Embed" ProgID="Equation.DSMT4" ShapeID="_x0000_i1197" DrawAspect="Content" ObjectID="_1687984303" r:id="rId36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Khẳng định nào sau đây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5F66EC14" w14:textId="49DF319B" w:rsidR="003E368C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3" w:name="c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275" w:dyaOrig="315" w14:anchorId="2ECC6719">
                <v:shape id="_x0000_i1198" type="#_x0000_t75" style="width:63.75pt;height:15.75pt" o:ole="">
                  <v:imagedata r:id="rId370" o:title=""/>
                </v:shape>
                <o:OLEObject Type="Embed" ProgID="Equation.DSMT4" ShapeID="_x0000_i1198" DrawAspect="Content" ObjectID="_1687984304" r:id="rId37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A7B99E7" w14:textId="3273C0FF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4" w:name="c8b"/>
            <w:bookmarkEnd w:id="7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35" w:dyaOrig="315" w14:anchorId="729BF921">
                <v:shape id="_x0000_i1199" type="#_x0000_t75" style="width:66.75pt;height:15.75pt" o:ole="">
                  <v:imagedata r:id="rId372" o:title=""/>
                </v:shape>
                <o:OLEObject Type="Embed" ProgID="Equation.DSMT4" ShapeID="_x0000_i1199" DrawAspect="Content" ObjectID="_1687984305" r:id="rId37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2CBF634" w14:textId="5DB77D7F" w:rsidR="003E368C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5" w:name="c8c"/>
            <w:bookmarkEnd w:id="7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775" w:dyaOrig="315" w14:anchorId="64B16487">
                <v:shape id="_x0000_i1200" type="#_x0000_t75" style="width:138.75pt;height:15.75pt" o:ole="">
                  <v:imagedata r:id="rId374" o:title=""/>
                </v:shape>
                <o:OLEObject Type="Embed" ProgID="Equation.DSMT4" ShapeID="_x0000_i1200" DrawAspect="Content" ObjectID="_1687984306" r:id="rId37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5B10714" w14:textId="2B8FCE40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6" w:name="c8d"/>
            <w:bookmarkEnd w:id="7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635" w:dyaOrig="315" w14:anchorId="046A891B">
                <v:shape id="_x0000_i1201" type="#_x0000_t75" style="width:81.75pt;height:15.75pt" o:ole="">
                  <v:imagedata r:id="rId376" o:title=""/>
                </v:shape>
                <o:OLEObject Type="Embed" ProgID="Equation.DSMT4" ShapeID="_x0000_i1201" DrawAspect="Content" ObjectID="_1687984307" r:id="rId37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6"/>
          <w:p w14:paraId="13694A1C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4CBE5B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19BD3441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4191C4" w14:textId="593C4B1C" w:rsidR="003E368C" w:rsidRPr="00655851" w:rsidRDefault="003E368C" w:rsidP="0029651C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2617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7" w:name="c9q"/>
            <w:bookmarkEnd w:id="77"/>
            <w:r w:rsidRPr="00B2617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65585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="001E4851" w:rsidRPr="001E4851">
              <w:rPr>
                <w:rFonts w:asciiTheme="minorHAnsi" w:eastAsiaTheme="minorEastAsia" w:hAnsiTheme="minorHAnsi" w:cstheme="minorBidi"/>
                <w:position w:val="-24"/>
                <w:szCs w:val="22"/>
                <w:lang w:val="fr-FR"/>
              </w:rPr>
              <w:object w:dxaOrig="1140" w:dyaOrig="620" w14:anchorId="061A802B">
                <v:shape id="_x0000_i1202" type="#_x0000_t75" style="width:57pt;height:30.75pt" o:ole="">
                  <v:imagedata r:id="rId378" o:title=""/>
                </v:shape>
                <o:OLEObject Type="Embed" ProgID="Equation.DSMT4" ShapeID="_x0000_i1202" DrawAspect="Content" ObjectID="_1687984308" r:id="rId379"/>
              </w:object>
            </w:r>
            <w:r w:rsidRPr="00655851">
              <w:rPr>
                <w:rFonts w:ascii="Chu Van An" w:hAnsi="Chu Van An" w:cs="Chu Van An"/>
                <w:sz w:val="24"/>
                <w:szCs w:val="24"/>
              </w:rPr>
              <w:t xml:space="preserve">. Tinh </w:t>
            </w:r>
            <w:r w:rsidRPr="0065585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giá trị biểu thức </w:t>
            </w:r>
            <w:r w:rsidR="001E4851" w:rsidRPr="001E4851">
              <w:rPr>
                <w:rFonts w:asciiTheme="minorHAnsi" w:eastAsiaTheme="minorEastAsia" w:hAnsiTheme="minorHAnsi" w:cstheme="minorBidi"/>
                <w:position w:val="-24"/>
                <w:szCs w:val="22"/>
                <w:lang w:val="fr-FR"/>
              </w:rPr>
              <w:object w:dxaOrig="1880" w:dyaOrig="620" w14:anchorId="41B39D4E">
                <v:shape id="_x0000_i1203" type="#_x0000_t75" style="width:93.75pt;height:30.75pt" o:ole="">
                  <v:imagedata r:id="rId380" o:title=""/>
                </v:shape>
                <o:OLEObject Type="Embed" ProgID="Equation.DSMT4" ShapeID="_x0000_i1203" DrawAspect="Content" ObjectID="_1687984309" r:id="rId381"/>
              </w:object>
            </w:r>
            <w:r w:rsidRPr="0065585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D81F8B2" w14:textId="54EE3234" w:rsidR="003E368C" w:rsidRPr="00655851" w:rsidRDefault="003E368C" w:rsidP="0029651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8" w:name="c9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480" w:dyaOrig="615" w14:anchorId="22A68F35">
                <v:shape id="_x0000_i1204" type="#_x0000_t75" style="width:24pt;height:30.75pt" o:ole="">
                  <v:imagedata r:id="rId382" o:title=""/>
                </v:shape>
                <o:OLEObject Type="Embed" ProgID="Equation.DSMT4" ShapeID="_x0000_i1204" DrawAspect="Content" ObjectID="_1687984310" r:id="rId38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9" w:name="c9b"/>
            <w:bookmarkEnd w:id="78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b/>
                <w:color w:val="FF0000"/>
                <w:position w:val="-24"/>
                <w:sz w:val="24"/>
                <w:szCs w:val="24"/>
                <w:lang w:val="fr-FR"/>
              </w:rPr>
              <w:object w:dxaOrig="480" w:dyaOrig="615" w14:anchorId="6AD09DDF">
                <v:shape id="_x0000_i1205" type="#_x0000_t75" style="width:24pt;height:30.75pt" o:ole="">
                  <v:imagedata r:id="rId384" o:title=""/>
                </v:shape>
                <o:OLEObject Type="Embed" ProgID="Equation.DSMT4" ShapeID="_x0000_i1205" DrawAspect="Content" ObjectID="_1687984311" r:id="rId38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0" w:name="c9c"/>
            <w:bookmarkEnd w:id="79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330" w:dyaOrig="615" w14:anchorId="60456800">
                <v:shape id="_x0000_i1206" type="#_x0000_t75" style="width:16.5pt;height:30.75pt" o:ole="">
                  <v:imagedata r:id="rId386" o:title=""/>
                </v:shape>
                <o:OLEObject Type="Embed" ProgID="Equation.DSMT4" ShapeID="_x0000_i1206" DrawAspect="Content" ObjectID="_1687984312" r:id="rId38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1" w:name="c9d"/>
            <w:bookmarkEnd w:id="8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b/>
                <w:color w:val="FF0000"/>
                <w:position w:val="-24"/>
                <w:sz w:val="24"/>
                <w:szCs w:val="24"/>
                <w:lang w:val="fr-FR"/>
              </w:rPr>
              <w:object w:dxaOrig="330" w:dyaOrig="615" w14:anchorId="61B3A8BB">
                <v:shape id="_x0000_i1207" type="#_x0000_t75" style="width:16.5pt;height:30.75pt" o:ole="">
                  <v:imagedata r:id="rId388" o:title=""/>
                </v:shape>
                <o:OLEObject Type="Embed" ProgID="Equation.DSMT4" ShapeID="_x0000_i1207" DrawAspect="Content" ObjectID="_1687984313" r:id="rId38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81"/>
          <w:p w14:paraId="7E2EC576" w14:textId="77777777" w:rsidR="003E368C" w:rsidRPr="00297089" w:rsidRDefault="003E368C" w:rsidP="0029651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5A495C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3B7F4010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8A4F53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82" w:name="c10q"/>
            <w:bookmarkEnd w:id="8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10: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góc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40" w:dyaOrig="210" w14:anchorId="445CFAE1">
                <v:shape id="_x0000_i1208" type="#_x0000_t75" style="width:12pt;height:10.5pt" o:ole="">
                  <v:imagedata r:id="rId390" o:title=""/>
                </v:shape>
                <o:OLEObject Type="Embed" ProgID="Equation.DSMT4" ShapeID="_x0000_i1208" DrawAspect="Content" ObjectID="_1687984314" r:id="rId39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170" w:dyaOrig="690" w14:anchorId="3E1167A0">
                <v:shape id="_x0000_i1209" type="#_x0000_t75" style="width:58.5pt;height:34.5pt" o:ole="">
                  <v:imagedata r:id="rId392" o:title=""/>
                </v:shape>
                <o:OLEObject Type="Embed" ProgID="Equation.DSMT4" ShapeID="_x0000_i1209" DrawAspect="Content" ObjectID="_1687984315" r:id="rId39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Tính giá trị của biểu thức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860" w:dyaOrig="630" w14:anchorId="3CC12F74">
                <v:shape id="_x0000_i1210" type="#_x0000_t75" style="width:93pt;height:31.5pt" o:ole="">
                  <v:imagedata r:id="rId394" o:title=""/>
                </v:shape>
                <o:OLEObject Type="Embed" ProgID="Equation.DSMT4" ShapeID="_x0000_i1210" DrawAspect="Content" ObjectID="_1687984316" r:id="rId39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711CEFB" w14:textId="5B205FE5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3" w:name="c1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420" w:dyaOrig="630" w14:anchorId="5A46562C">
                <v:shape id="_x0000_i1211" type="#_x0000_t75" style="width:21pt;height:31.5pt" o:ole="">
                  <v:imagedata r:id="rId396" o:title=""/>
                </v:shape>
                <o:OLEObject Type="Embed" ProgID="Equation.DSMT4" ShapeID="_x0000_i1211" DrawAspect="Content" ObjectID="_1687984317" r:id="rId397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84" w:name="c10b"/>
            <w:bookmarkEnd w:id="8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30" w14:anchorId="5764B870">
                <v:shape id="_x0000_i1212" type="#_x0000_t75" style="width:12pt;height:31.5pt" o:ole="">
                  <v:imagedata r:id="rId398" o:title=""/>
                </v:shape>
                <o:OLEObject Type="Embed" ProgID="Equation.DSMT4" ShapeID="_x0000_i1212" DrawAspect="Content" ObjectID="_1687984318" r:id="rId399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85" w:name="c10c"/>
            <w:bookmarkEnd w:id="8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" w:dyaOrig="300" w14:anchorId="4E049474">
                <v:shape id="_x0000_i1213" type="#_x0000_t75" style="width:10.5pt;height:15pt" o:ole="">
                  <v:imagedata r:id="rId400" o:title=""/>
                </v:shape>
                <o:OLEObject Type="Embed" ProgID="Equation.DSMT4" ShapeID="_x0000_i1213" DrawAspect="Content" ObjectID="_1687984319" r:id="rId401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86" w:name="c10d"/>
            <w:bookmarkEnd w:id="8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30" w14:anchorId="20BFF1F8">
                <v:shape id="_x0000_i1214" type="#_x0000_t75" style="width:12pt;height:31.5pt" o:ole="">
                  <v:imagedata r:id="rId402" o:title=""/>
                </v:shape>
                <o:OLEObject Type="Embed" ProgID="Equation.DSMT4" ShapeID="_x0000_i1214" DrawAspect="Content" ObjectID="_1687984320" r:id="rId403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bookmarkEnd w:id="86"/>
          <w:p w14:paraId="013E7D5B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5BBD6F" w14:textId="77777777" w:rsidR="003E368C" w:rsidRPr="00297089" w:rsidRDefault="003E368C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6F7C1D5A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C98AF8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7" w:name="c11q"/>
            <w:bookmarkEnd w:id="8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Giá trị của biểu thức: </w:t>
            </w:r>
            <w:r w:rsidRPr="00B26177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4995" w:dyaOrig="435" w14:anchorId="7EB28A09">
                <v:shape id="_x0000_i1215" type="#_x0000_t75" style="width:249.75pt;height:21.75pt" o:ole="">
                  <v:imagedata r:id="rId404" o:title=""/>
                </v:shape>
                <o:OLEObject Type="Embed" ProgID="Equation.DSMT4" ShapeID="_x0000_i1215" DrawAspect="Content" ObjectID="_1687984321" r:id="rId40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DE507D0" w14:textId="79FDDF8F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8" w:name="c1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34"/>
                <w:sz w:val="24"/>
                <w:szCs w:val="24"/>
              </w:rPr>
              <w:object w:dxaOrig="1905" w:dyaOrig="795" w14:anchorId="22667E65">
                <v:shape id="_x0000_i1216" type="#_x0000_t75" style="width:95.25pt;height:39.75pt" o:ole="">
                  <v:imagedata r:id="rId406" o:title=""/>
                </v:shape>
                <o:OLEObject Type="Embed" ProgID="Equation.DSMT4" ShapeID="_x0000_i1216" DrawAspect="Content" ObjectID="_1687984322" r:id="rId40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9" w:name="c11b"/>
            <w:bookmarkEnd w:id="8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75" w14:anchorId="510BBDBC">
                <v:shape id="_x0000_i1217" type="#_x0000_t75" style="width:51.75pt;height:33.75pt" o:ole="">
                  <v:imagedata r:id="rId408" o:title=""/>
                </v:shape>
                <o:OLEObject Type="Embed" ProgID="Equation.DSMT4" ShapeID="_x0000_i1217" DrawAspect="Content" ObjectID="_1687984323" r:id="rId40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69877B" w14:textId="529592BF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0" w:name="c11c"/>
            <w:bookmarkEnd w:id="8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75" w14:anchorId="4A7AB55B">
                <v:shape id="_x0000_i1218" type="#_x0000_t75" style="width:51.75pt;height:33.75pt" o:ole="">
                  <v:imagedata r:id="rId410" o:title=""/>
                </v:shape>
                <o:OLEObject Type="Embed" ProgID="Equation.DSMT4" ShapeID="_x0000_i1218" DrawAspect="Content" ObjectID="_1687984324" r:id="rId41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1" w:name="c11d"/>
            <w:bookmarkEnd w:id="9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608C38A7">
                <v:shape id="_x0000_i1219" type="#_x0000_t75" style="width:12pt;height:30.75pt" o:ole="">
                  <v:imagedata r:id="rId412" o:title=""/>
                </v:shape>
                <o:OLEObject Type="Embed" ProgID="Equation.DSMT4" ShapeID="_x0000_i1219" DrawAspect="Content" ObjectID="_1687984325" r:id="rId41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1"/>
          <w:p w14:paraId="497F807B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2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70BFD5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5046BBB1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7EF0C6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2" w:name="c12q"/>
            <w:bookmarkEnd w:id="9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20" w:dyaOrig="285" w14:anchorId="7E663B47">
                <v:shape id="_x0000_i1220" type="#_x0000_t75" style="width:81pt;height:14.25pt" o:ole="">
                  <v:imagedata r:id="rId414" o:title=""/>
                </v:shape>
                <o:OLEObject Type="Embed" ProgID="Equation.DSMT4" ShapeID="_x0000_i1220" DrawAspect="Content" ObjectID="_1687984326" r:id="rId41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giá trị của biểu thức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15" w14:anchorId="32FD001D">
                <v:shape id="_x0000_i1221" type="#_x0000_t75" style="width:93.75pt;height:15.75pt" o:ole="">
                  <v:imagedata r:id="rId416" o:title=""/>
                </v:shape>
                <o:OLEObject Type="Embed" ProgID="Equation.DSMT4" ShapeID="_x0000_i1221" DrawAspect="Content" ObjectID="_1687984327" r:id="rId41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BE77EC6" w14:textId="745E5661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93" w:name="c1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2EFA32FA">
                <v:shape id="_x0000_i1222" type="#_x0000_t75" style="width:12.75pt;height:12.75pt" o:ole="">
                  <v:imagedata r:id="rId418" o:title=""/>
                </v:shape>
                <o:OLEObject Type="Embed" ProgID="Equation.DSMT4" ShapeID="_x0000_i1222" DrawAspect="Content" ObjectID="_1687984328" r:id="rId41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4" w:name="c12b"/>
            <w:bookmarkEnd w:id="9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4F825D83">
                <v:shape id="_x0000_i1223" type="#_x0000_t75" style="width:14.25pt;height:14.25pt" o:ole="">
                  <v:imagedata r:id="rId420" o:title=""/>
                </v:shape>
                <o:OLEObject Type="Embed" ProgID="Equation.DSMT4" ShapeID="_x0000_i1223" DrawAspect="Content" ObjectID="_1687984329" r:id="rId42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5" w:name="c12c"/>
            <w:bookmarkEnd w:id="9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74A495F">
                <v:shape id="_x0000_i1224" type="#_x0000_t75" style="width:9pt;height:14.25pt" o:ole="">
                  <v:imagedata r:id="rId422" o:title=""/>
                </v:shape>
                <o:OLEObject Type="Embed" ProgID="Equation.DSMT4" ShapeID="_x0000_i1224" DrawAspect="Content" ObjectID="_1687984330" r:id="rId42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6" w:name="c12d"/>
            <w:bookmarkEnd w:id="9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57EDB919">
                <v:shape id="_x0000_i1225" type="#_x0000_t75" style="width:14.25pt;height:12.75pt" o:ole="">
                  <v:imagedata r:id="rId424" o:title=""/>
                </v:shape>
                <o:OLEObject Type="Embed" ProgID="Equation.DSMT4" ShapeID="_x0000_i1225" DrawAspect="Content" ObjectID="_1687984331" r:id="rId42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96"/>
          <w:p w14:paraId="6AF73729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0C19CE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06AAB09F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9B568F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97" w:name="c13q"/>
            <w:bookmarkEnd w:id="9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13: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Tính giá trị của biểu thức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10" w:dyaOrig="720" w14:anchorId="55E2CA06">
                <v:shape id="_x0000_i1226" type="#_x0000_t75" style="width:115.5pt;height:36pt" o:ole="">
                  <v:imagedata r:id="rId426" o:title=""/>
                </v:shape>
                <o:OLEObject Type="Embed" ProgID="Equation.DSMT4" ShapeID="_x0000_i1226" DrawAspect="Content" ObjectID="_1687984332" r:id="rId42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05" w:dyaOrig="345" w14:anchorId="786D2F21">
                <v:shape id="_x0000_i1227" type="#_x0000_t75" style="width:65.25pt;height:17.25pt" o:ole="">
                  <v:imagedata r:id="rId428" o:title=""/>
                </v:shape>
                <o:OLEObject Type="Embed" ProgID="Equation.DSMT4" ShapeID="_x0000_i1227" DrawAspect="Content" ObjectID="_1687984333" r:id="rId429"/>
              </w:object>
            </w:r>
          </w:p>
          <w:p w14:paraId="16547CF3" w14:textId="2BF2A919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98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0" w:dyaOrig="630" w14:anchorId="0FB5F4DC">
                <v:shape id="_x0000_i1228" type="#_x0000_t75" style="width:12pt;height:31.5pt" o:ole="">
                  <v:imagedata r:id="rId430" o:title=""/>
                </v:shape>
                <o:OLEObject Type="Embed" ProgID="Equation.DSMT4" ShapeID="_x0000_i1228" DrawAspect="Content" ObjectID="_1687984334" r:id="rId43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9" w:name="c13b"/>
            <w:bookmarkEnd w:id="9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527F56BD">
                <v:shape id="_x0000_i1229" type="#_x0000_t75" style="width:10.5pt;height:14.25pt" o:ole="">
                  <v:imagedata r:id="rId432" o:title=""/>
                </v:shape>
                <o:OLEObject Type="Embed" ProgID="Equation.DSMT4" ShapeID="_x0000_i1229" DrawAspect="Content" ObjectID="_1687984335" r:id="rId43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13c"/>
            <w:bookmarkEnd w:id="9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7A2F810D">
                <v:shape id="_x0000_i1230" type="#_x0000_t75" style="width:16.5pt;height:13.5pt" o:ole="">
                  <v:imagedata r:id="rId434" o:title=""/>
                </v:shape>
                <o:OLEObject Type="Embed" ProgID="Equation.DSMT4" ShapeID="_x0000_i1230" DrawAspect="Content" ObjectID="_1687984336" r:id="rId43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3d"/>
            <w:bookmarkEnd w:id="10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60" w:dyaOrig="345" w14:anchorId="0B76BB40">
                <v:shape id="_x0000_i1231" type="#_x0000_t75" style="width:48pt;height:17.25pt" o:ole="">
                  <v:imagedata r:id="rId436" o:title=""/>
                </v:shape>
                <o:OLEObject Type="Embed" ProgID="Equation.DSMT4" ShapeID="_x0000_i1231" DrawAspect="Content" ObjectID="_1687984337" r:id="rId43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1"/>
          <w:p w14:paraId="424A3751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bookmarkEnd w:id="44"/>
        <w:bookmarkEnd w:id="45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38EB61" w14:textId="77777777" w:rsidR="003E368C" w:rsidRPr="00297089" w:rsidRDefault="003E368C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08804C32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468912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2" w:name="c14q"/>
            <w:bookmarkEnd w:id="10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t xml:space="preserve">Biểu thức </w:t>
            </w:r>
            <w:r w:rsidRPr="00B26177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3600" w:dyaOrig="315" w14:anchorId="64FA2C89">
                <v:shape id="_x0000_i1232" type="#_x0000_t75" style="width:180pt;height:15.75pt" o:ole="">
                  <v:imagedata r:id="rId438" o:title=""/>
                </v:shape>
                <o:OLEObject Type="Embed" ProgID="Equation.DSMT4" ShapeID="_x0000_i1232" DrawAspect="Content" ObjectID="_1687984338" r:id="rId439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t xml:space="preserve"> có giá trị bằng</w:t>
            </w:r>
          </w:p>
          <w:p w14:paraId="7605520D" w14:textId="48C83CEF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bookmarkStart w:id="103" w:name="c14a"/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noProof/>
                <w:color w:val="0000FF"/>
                <w:position w:val="-6"/>
                <w:sz w:val="24"/>
                <w:szCs w:val="24"/>
              </w:rPr>
              <w:object w:dxaOrig="570" w:dyaOrig="285" w14:anchorId="6C8B7D00">
                <v:shape id="_x0000_i1233" type="#_x0000_t75" style="width:28.5pt;height:14.25pt" o:ole="">
                  <v:imagedata r:id="rId440" o:title=""/>
                </v:shape>
                <o:OLEObject Type="Embed" ProgID="Equation.DSMT4" ShapeID="_x0000_i1233" DrawAspect="Content" ObjectID="_1687984339" r:id="rId441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bookmarkStart w:id="104" w:name="c14b"/>
            <w:bookmarkEnd w:id="103"/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noProof/>
                <w:color w:val="0000FF"/>
                <w:position w:val="-6"/>
                <w:sz w:val="24"/>
                <w:szCs w:val="24"/>
              </w:rPr>
              <w:object w:dxaOrig="570" w:dyaOrig="285" w14:anchorId="3E476528">
                <v:shape id="_x0000_i1234" type="#_x0000_t75" style="width:28.5pt;height:14.25pt" o:ole="">
                  <v:imagedata r:id="rId442" o:title=""/>
                </v:shape>
                <o:OLEObject Type="Embed" ProgID="Equation.DSMT4" ShapeID="_x0000_i1234" DrawAspect="Content" ObjectID="_1687984340" r:id="rId443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bookmarkStart w:id="105" w:name="c14c"/>
            <w:bookmarkEnd w:id="104"/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75" w:dyaOrig="285" w14:anchorId="5400889F">
                <v:shape id="_x0000_i1235" type="#_x0000_t75" style="width:33.75pt;height:14.25pt" o:ole="">
                  <v:imagedata r:id="rId444" o:title=""/>
                </v:shape>
                <o:OLEObject Type="Embed" ProgID="Equation.DSMT4" ShapeID="_x0000_i1235" DrawAspect="Content" ObjectID="_1687984341" r:id="rId445"/>
              </w:object>
            </w:r>
            <w:r w:rsidRPr="00B26177">
              <w:rPr>
                <w:rFonts w:ascii="Chu Van An" w:hAnsi="Chu Van An" w:cs="Chu Van An"/>
                <w:noProof/>
                <w:color w:val="0000FF"/>
                <w:sz w:val="24"/>
                <w:szCs w:val="24"/>
              </w:rPr>
              <w:t>.</w:t>
            </w:r>
            <w:bookmarkStart w:id="106" w:name="c14d"/>
            <w:bookmarkEnd w:id="105"/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noProof/>
                <w:color w:val="0000FF"/>
                <w:position w:val="-6"/>
                <w:sz w:val="24"/>
                <w:szCs w:val="24"/>
              </w:rPr>
              <w:object w:dxaOrig="600" w:dyaOrig="285" w14:anchorId="3386147A">
                <v:shape id="_x0000_i1236" type="#_x0000_t75" style="width:30pt;height:14.25pt" o:ole="">
                  <v:imagedata r:id="rId446" o:title=""/>
                </v:shape>
                <o:OLEObject Type="Embed" ProgID="Equation.DSMT4" ShapeID="_x0000_i1236" DrawAspect="Content" ObjectID="_1687984342" r:id="rId447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bookmarkEnd w:id="106"/>
          <w:p w14:paraId="4529A6BF" w14:textId="77777777" w:rsidR="003E368C" w:rsidRPr="00297089" w:rsidRDefault="003E368C" w:rsidP="0029651C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46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9EEC81F" w14:textId="77777777" w:rsidR="003E368C" w:rsidRPr="00297089" w:rsidRDefault="003E368C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041E9EEB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F7C21A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7" w:name="c15q"/>
            <w:bookmarkEnd w:id="10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B26177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224B20B4" wp14:editId="37326200">
                  <wp:extent cx="362585" cy="172720"/>
                  <wp:effectExtent l="0" t="0" r="0" b="0"/>
                  <wp:docPr id="504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Tính giá trị của biểu thức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975" w:dyaOrig="405" w14:anchorId="39CC688F">
                <v:shape id="_x0000_i1237" type="#_x0000_t75" style="width:198.75pt;height:20.25pt" o:ole="">
                  <v:imagedata r:id="rId449" o:title=""/>
                </v:shape>
                <o:OLEObject Type="Embed" ProgID="Equation.DSMT4" ShapeID="_x0000_i1237" DrawAspect="Content" ObjectID="_1687984343" r:id="rId45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DE322B" w14:textId="717F35D8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8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71D4006D">
                <v:shape id="_x0000_i1238" type="#_x0000_t75" style="width:30pt;height:13.5pt" o:ole="">
                  <v:imagedata r:id="rId451" o:title=""/>
                </v:shape>
                <o:OLEObject Type="Embed" ProgID="Equation.DSMT4" ShapeID="_x0000_i1238" DrawAspect="Content" ObjectID="_1687984344" r:id="rId45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9" w:name="c15b"/>
            <w:bookmarkEnd w:id="10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70" w:dyaOrig="270" w14:anchorId="6D214490">
                <v:shape id="_x0000_i1239" type="#_x0000_t75" style="width:28.5pt;height:13.5pt" o:ole="">
                  <v:imagedata r:id="rId453" o:title=""/>
                </v:shape>
                <o:OLEObject Type="Embed" ProgID="Equation.DSMT4" ShapeID="_x0000_i1239" DrawAspect="Content" ObjectID="_1687984345" r:id="rId45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0" w:name="c15c"/>
            <w:bookmarkEnd w:id="10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20" w:dyaOrig="270" w14:anchorId="305048F7">
                <v:shape id="_x0000_i1240" type="#_x0000_t75" style="width:36pt;height:13.5pt" o:ole="">
                  <v:imagedata r:id="rId455" o:title=""/>
                </v:shape>
                <o:OLEObject Type="Embed" ProgID="Equation.DSMT4" ShapeID="_x0000_i1240" DrawAspect="Content" ObjectID="_1687984346" r:id="rId45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1" w:name="c15d"/>
            <w:bookmarkEnd w:id="11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630" w:dyaOrig="270" w14:anchorId="130C00ED">
                <v:shape id="_x0000_i1241" type="#_x0000_t75" style="width:31.5pt;height:13.5pt" o:ole="">
                  <v:imagedata r:id="rId457" o:title=""/>
                </v:shape>
                <o:OLEObject Type="Embed" ProgID="Equation.DSMT4" ShapeID="_x0000_i1241" DrawAspect="Content" ObjectID="_1687984347" r:id="rId45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111"/>
          <w:p w14:paraId="72376379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8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1F02094" w14:textId="77777777" w:rsidR="003E368C" w:rsidRPr="00297089" w:rsidRDefault="003E368C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28D6A25B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C345FC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112" w:name="c16q"/>
            <w:bookmarkEnd w:id="11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45" w:dyaOrig="615" w14:anchorId="4E8C4BBB">
                <v:shape id="_x0000_i1242" type="#_x0000_t75" style="width:47.25pt;height:30.75pt" o:ole="">
                  <v:imagedata r:id="rId459" o:title=""/>
                </v:shape>
                <o:OLEObject Type="Embed" ProgID="Equation.DSMT4" ShapeID="_x0000_i1242" DrawAspect="Content" ObjectID="_1687984348" r:id="rId46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Tính biểu thức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15" w:dyaOrig="315" w14:anchorId="77421148">
                <v:shape id="_x0000_i1243" type="#_x0000_t75" style="width:105.75pt;height:15.75pt" o:ole="">
                  <v:imagedata r:id="rId461" o:title=""/>
                </v:shape>
                <o:OLEObject Type="Embed" ProgID="Equation.DSMT4" ShapeID="_x0000_i1243" DrawAspect="Content" ObjectID="_1687984349" r:id="rId462"/>
              </w:object>
            </w:r>
          </w:p>
          <w:p w14:paraId="4F609941" w14:textId="44924988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3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15" w14:anchorId="3C9DFAE1">
                <v:shape id="_x0000_i1244" type="#_x0000_t75" style="width:39.75pt;height:30.75pt" o:ole="">
                  <v:imagedata r:id="rId463" o:title=""/>
                </v:shape>
                <o:OLEObject Type="Embed" ProgID="Equation.DSMT4" ShapeID="_x0000_i1244" DrawAspect="Content" ObjectID="_1687984350" r:id="rId464"/>
              </w:object>
            </w:r>
            <w:bookmarkStart w:id="114" w:name="c16b"/>
            <w:bookmarkEnd w:id="11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80" w:dyaOrig="615" w14:anchorId="13AE702B">
                <v:shape id="_x0000_i1245" type="#_x0000_t75" style="width:39pt;height:30.75pt" o:ole="">
                  <v:imagedata r:id="rId465" o:title=""/>
                </v:shape>
                <o:OLEObject Type="Embed" ProgID="Equation.DSMT4" ShapeID="_x0000_i1245" DrawAspect="Content" ObjectID="_1687984351" r:id="rId466"/>
              </w:object>
            </w:r>
            <w:bookmarkStart w:id="115" w:name="c16c"/>
            <w:bookmarkEnd w:id="11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80" w:dyaOrig="615" w14:anchorId="2611E0B6">
                <v:shape id="_x0000_i1246" type="#_x0000_t75" style="width:39pt;height:30.75pt" o:ole="">
                  <v:imagedata r:id="rId467" o:title=""/>
                </v:shape>
                <o:OLEObject Type="Embed" ProgID="Equation.DSMT4" ShapeID="_x0000_i1246" DrawAspect="Content" ObjectID="_1687984352" r:id="rId468"/>
              </w:object>
            </w:r>
            <w:bookmarkStart w:id="116" w:name="c16d"/>
            <w:bookmarkEnd w:id="11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05" w:dyaOrig="615" w14:anchorId="16E67DB6">
                <v:shape id="_x0000_i1247" type="#_x0000_t75" style="width:35.25pt;height:30.75pt" o:ole="">
                  <v:imagedata r:id="rId469" o:title=""/>
                </v:shape>
                <o:OLEObject Type="Embed" ProgID="Equation.DSMT4" ShapeID="_x0000_i1247" DrawAspect="Content" ObjectID="_1687984353" r:id="rId470"/>
              </w:object>
            </w:r>
          </w:p>
          <w:bookmarkEnd w:id="116"/>
          <w:p w14:paraId="47E4421B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7"/>
        <w:bookmarkEnd w:id="48"/>
        <w:bookmarkEnd w:id="49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C8EA71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3411D5B3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1F4477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7" w:name="c17q"/>
            <w:bookmarkEnd w:id="11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75" w:dyaOrig="615" w14:anchorId="23716F8F">
                <v:shape id="_x0000_i1248" type="#_x0000_t75" style="width:78.75pt;height:30.75pt" o:ole="">
                  <v:imagedata r:id="rId471" o:title=""/>
                </v:shape>
                <o:OLEObject Type="Embed" ProgID="Equation.DSMT4" ShapeID="_x0000_i1248" DrawAspect="Content" ObjectID="_1687984354" r:id="rId47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80" w:dyaOrig="405" w14:anchorId="51D17C84">
                <v:shape id="_x0000_i1249" type="#_x0000_t75" style="width:84pt;height:20.25pt" o:ole="">
                  <v:imagedata r:id="rId473" o:title=""/>
                </v:shape>
                <o:OLEObject Type="Embed" ProgID="Equation.DSMT4" ShapeID="_x0000_i1249" DrawAspect="Content" ObjectID="_1687984355" r:id="rId474"/>
              </w:object>
            </w:r>
          </w:p>
          <w:p w14:paraId="4392670A" w14:textId="3085FB43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8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45" w:dyaOrig="615" w14:anchorId="6CA2BD4D">
                <v:shape id="_x0000_i1250" type="#_x0000_t75" style="width:32.25pt;height:30.75pt" o:ole="">
                  <v:imagedata r:id="rId475" o:title=""/>
                </v:shape>
                <o:OLEObject Type="Embed" ProgID="Equation.DSMT4" ShapeID="_x0000_i1250" DrawAspect="Content" ObjectID="_1687984356" r:id="rId47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9" w:name="c17b"/>
            <w:bookmarkEnd w:id="11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3A451BA6">
                <v:shape id="_x0000_i1251" type="#_x0000_t75" style="width:30.75pt;height:30.75pt" o:ole="">
                  <v:imagedata r:id="rId477" o:title=""/>
                </v:shape>
                <o:OLEObject Type="Embed" ProgID="Equation.DSMT4" ShapeID="_x0000_i1251" DrawAspect="Content" ObjectID="_1687984357" r:id="rId47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17c"/>
            <w:bookmarkEnd w:id="11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45" w:dyaOrig="615" w14:anchorId="08427FB5">
                <v:shape id="_x0000_i1252" type="#_x0000_t75" style="width:32.25pt;height:30.75pt" o:ole="">
                  <v:imagedata r:id="rId479" o:title=""/>
                </v:shape>
                <o:OLEObject Type="Embed" ProgID="Equation.DSMT4" ShapeID="_x0000_i1252" DrawAspect="Content" ObjectID="_1687984358" r:id="rId48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1" w:name="c17d"/>
            <w:bookmarkEnd w:id="12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45" w:dyaOrig="615" w14:anchorId="7A29F268">
                <v:shape id="_x0000_i1253" type="#_x0000_t75" style="width:32.25pt;height:30.75pt" o:ole="">
                  <v:imagedata r:id="rId481" o:title=""/>
                </v:shape>
                <o:OLEObject Type="Embed" ProgID="Equation.DSMT4" ShapeID="_x0000_i1253" DrawAspect="Content" ObjectID="_1687984359" r:id="rId48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1"/>
          <w:p w14:paraId="6287D45B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EA8C37" w14:textId="77777777" w:rsidR="003E368C" w:rsidRPr="00297089" w:rsidRDefault="003E368C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1B2FD609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4004F4" w14:textId="77777777" w:rsidR="003E368C" w:rsidRPr="00B26177" w:rsidRDefault="003E368C" w:rsidP="0029651C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2" w:name="c18q"/>
            <w:bookmarkEnd w:id="122"/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Tính giá trị biểu thức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35" w:dyaOrig="315" w14:anchorId="36456DB4">
                <v:shape id="_x0000_i1254" type="#_x0000_t75" style="width:171.75pt;height:15.75pt" o:ole="">
                  <v:imagedata r:id="rId483" o:title=""/>
                </v:shape>
                <o:OLEObject Type="Embed" ProgID="Equation.DSMT4" ShapeID="_x0000_i1254" DrawAspect="Content" ObjectID="_1687984360" r:id="rId48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0ABEB6" w14:textId="1DE65E1B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3" w:name="c1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8"/>
                <w:sz w:val="24"/>
                <w:szCs w:val="24"/>
              </w:rPr>
              <w:object w:dxaOrig="900" w:dyaOrig="360" w14:anchorId="208E57DA">
                <v:shape id="_x0000_i1255" type="#_x0000_t75" style="width:45pt;height:18pt" o:ole="">
                  <v:imagedata r:id="rId485" o:title=""/>
                </v:shape>
                <o:OLEObject Type="Embed" ProgID="Equation.DSMT4" ShapeID="_x0000_i1255" DrawAspect="Content" ObjectID="_1687984361" r:id="rId486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4" w:name="c18b"/>
            <w:bookmarkEnd w:id="1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570" w:dyaOrig="255" w14:anchorId="0FCD0849">
                <v:shape id="_x0000_i1256" type="#_x0000_t75" style="width:28.5pt;height:12.75pt" o:ole="">
                  <v:imagedata r:id="rId487" o:title=""/>
                </v:shape>
                <o:OLEObject Type="Embed" ProgID="Equation.DSMT4" ShapeID="_x0000_i1256" DrawAspect="Content" ObjectID="_1687984362" r:id="rId488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5" w:name="c18c"/>
            <w:bookmarkEnd w:id="12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47C393F0">
                <v:shape id="_x0000_i1257" type="#_x0000_t75" style="width:30pt;height:13.5pt" o:ole="">
                  <v:imagedata r:id="rId489" o:title=""/>
                </v:shape>
                <o:OLEObject Type="Embed" ProgID="Equation.DSMT4" ShapeID="_x0000_i1257" DrawAspect="Content" ObjectID="_1687984363" r:id="rId490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6" w:name="c18d"/>
            <w:bookmarkEnd w:id="12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8"/>
                <w:sz w:val="24"/>
                <w:szCs w:val="24"/>
              </w:rPr>
              <w:object w:dxaOrig="765" w:dyaOrig="360" w14:anchorId="350F399A">
                <v:shape id="_x0000_i1258" type="#_x0000_t75" style="width:38.25pt;height:18pt" o:ole="">
                  <v:imagedata r:id="rId491" o:title=""/>
                </v:shape>
                <o:OLEObject Type="Embed" ProgID="Equation.DSMT4" ShapeID="_x0000_i1258" DrawAspect="Content" ObjectID="_1687984364" r:id="rId49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6"/>
          <w:p w14:paraId="01431D32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C3A8D0" w14:textId="77777777" w:rsidR="003E368C" w:rsidRPr="00297089" w:rsidRDefault="003E368C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3C78A83F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32C52B" w14:textId="77777777" w:rsidR="003E368C" w:rsidRPr="00655851" w:rsidRDefault="003E368C" w:rsidP="0029651C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7" w:name="c19q"/>
            <w:bookmarkEnd w:id="127"/>
            <w:r w:rsidRPr="00B26177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655851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261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70" w14:anchorId="24219380">
                <v:shape id="_x0000_i1259" type="#_x0000_t75" style="width:28.5pt;height:13.5pt" o:ole="">
                  <v:imagedata r:id="rId493" o:title=""/>
                </v:shape>
                <o:OLEObject Type="Embed" ProgID="Equation.DSMT4" ShapeID="_x0000_i1259" DrawAspect="Content" ObjectID="_1687984365" r:id="rId494"/>
              </w:object>
            </w:r>
            <w:r w:rsidRPr="00655851">
              <w:rPr>
                <w:rFonts w:ascii="Chu Van An" w:hAnsi="Chu Van An" w:cs="Chu Van An"/>
                <w:sz w:val="24"/>
                <w:szCs w:val="24"/>
              </w:rPr>
              <w:t xml:space="preserve"> vuông ở </w:t>
            </w:r>
            <w:r w:rsidRPr="00B26177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40" w:dyaOrig="270" w14:anchorId="37246513">
                <v:shape id="_x0000_i1260" type="#_x0000_t75" style="width:12pt;height:13.5pt" o:ole="">
                  <v:imagedata r:id="rId495" o:title=""/>
                </v:shape>
                <o:OLEObject Type="Embed" ProgID="Equation.DSMT4" ShapeID="_x0000_i1260" DrawAspect="Content" ObjectID="_1687984366" r:id="rId496"/>
              </w:object>
            </w:r>
            <w:r w:rsidRPr="00655851">
              <w:rPr>
                <w:rFonts w:ascii="Chu Van An" w:hAnsi="Chu Van An" w:cs="Chu Van An"/>
                <w:sz w:val="24"/>
                <w:szCs w:val="24"/>
              </w:rPr>
              <w:t xml:space="preserve"> và có </w:t>
            </w:r>
            <w:r w:rsidRPr="00B26177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095" w:dyaOrig="270" w14:anchorId="0A466000">
                <v:shape id="_x0000_i1261" type="#_x0000_t75" style="width:54.75pt;height:13.5pt" o:ole="">
                  <v:imagedata r:id="rId497" o:title=""/>
                </v:shape>
                <o:OLEObject Type="Embed" ProgID="Equation.DSMT4" ShapeID="_x0000_i1261" DrawAspect="Content" ObjectID="_1687984367" r:id="rId498"/>
              </w:object>
            </w:r>
            <w:r w:rsidRPr="00655851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26177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1335" w:dyaOrig="375" w14:anchorId="48DD8829">
                <v:shape id="_x0000_i1262" type="#_x0000_t75" style="width:66.75pt;height:18.75pt" o:ole="">
                  <v:imagedata r:id="rId499" o:title=""/>
                </v:shape>
                <o:OLEObject Type="Embed" ProgID="Equation.DSMT4" ShapeID="_x0000_i1262" DrawAspect="Content" ObjectID="_1687984368" r:id="rId500"/>
              </w:object>
            </w:r>
          </w:p>
          <w:p w14:paraId="57C2ACB1" w14:textId="1CA54434" w:rsidR="003E368C" w:rsidRPr="00655851" w:rsidRDefault="003E368C" w:rsidP="0029651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28" w:name="c19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10" w:dyaOrig="675" w14:anchorId="75BD7484">
                <v:shape id="_x0000_i1263" type="#_x0000_t75" style="width:100.5pt;height:33.75pt" o:ole="">
                  <v:imagedata r:id="rId501" o:title=""/>
                </v:shape>
                <o:OLEObject Type="Embed" ProgID="Equation.DSMT4" ShapeID="_x0000_i1263" DrawAspect="Content" ObjectID="_1687984369" r:id="rId50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29" w:name="c19b"/>
            <w:bookmarkEnd w:id="128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710" w:dyaOrig="630" w14:anchorId="002BF42D">
                <v:shape id="_x0000_i1264" type="#_x0000_t75" style="width:85.5pt;height:31.5pt" o:ole="">
                  <v:imagedata r:id="rId503" o:title=""/>
                </v:shape>
                <o:OLEObject Type="Embed" ProgID="Equation.DSMT4" ShapeID="_x0000_i1264" DrawAspect="Content" ObjectID="_1687984370" r:id="rId50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267EEFC" w14:textId="1CC14833" w:rsidR="003E368C" w:rsidRPr="00655851" w:rsidRDefault="003E368C" w:rsidP="0029651C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30" w:name="c19c"/>
            <w:bookmarkEnd w:id="129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30" w14:anchorId="31431E84">
                <v:shape id="_x0000_i1265" type="#_x0000_t75" style="width:93pt;height:31.5pt" o:ole="">
                  <v:imagedata r:id="rId505" o:title=""/>
                </v:shape>
                <o:OLEObject Type="Embed" ProgID="Equation.DSMT4" ShapeID="_x0000_i1265" DrawAspect="Content" ObjectID="_1687984371" r:id="rId50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1" w:name="c19d"/>
            <w:bookmarkEnd w:id="130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75" w14:anchorId="76F68252">
                <v:shape id="_x0000_i1266" type="#_x0000_t75" style="width:93pt;height:33.75pt" o:ole="">
                  <v:imagedata r:id="rId507" o:title=""/>
                </v:shape>
                <o:OLEObject Type="Embed" ProgID="Equation.DSMT4" ShapeID="_x0000_i1266" DrawAspect="Content" ObjectID="_1687984372" r:id="rId50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31"/>
          <w:p w14:paraId="48481243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9"/>
        <w:bookmarkEnd w:id="10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F17094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00B406B9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DB417D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2" w:name="c20q"/>
            <w:bookmarkEnd w:id="13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345" w14:anchorId="69F2803E">
                <v:shape id="_x0000_i1267" type="#_x0000_t75" style="width:57pt;height:17.25pt" o:ole="">
                  <v:imagedata r:id="rId509" o:title=""/>
                </v:shape>
                <o:OLEObject Type="Embed" ProgID="Equation.DSMT4" ShapeID="_x0000_i1267" DrawAspect="Content" ObjectID="_1687984373" r:id="rId51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880" w:dyaOrig="615" w14:anchorId="172EBF7D">
                <v:shape id="_x0000_i1268" type="#_x0000_t75" style="width:2in;height:30.75pt" o:ole="">
                  <v:imagedata r:id="rId511" o:title=""/>
                </v:shape>
                <o:OLEObject Type="Embed" ProgID="Equation.DSMT4" ShapeID="_x0000_i1268" DrawAspect="Content" ObjectID="_1687984374" r:id="rId512"/>
              </w:object>
            </w:r>
          </w:p>
          <w:p w14:paraId="256C58FD" w14:textId="3BA11604" w:rsidR="003E368C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3" w:name="c2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425" w:dyaOrig="825" w14:anchorId="7774E6A3">
                <v:shape id="_x0000_i1269" type="#_x0000_t75" style="width:71.25pt;height:41.25pt" o:ole="">
                  <v:imagedata r:id="rId513" o:title=""/>
                </v:shape>
                <o:OLEObject Type="Embed" ProgID="Equation.DSMT4" ShapeID="_x0000_i1269" DrawAspect="Content" ObjectID="_1687984375" r:id="rId51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4" w:name="c20b"/>
            <w:bookmarkEnd w:id="13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45" w:dyaOrig="735" w14:anchorId="5AC0FF50">
                <v:shape id="_x0000_i1270" type="#_x0000_t75" style="width:62.25pt;height:36.75pt" o:ole="">
                  <v:imagedata r:id="rId515" o:title=""/>
                </v:shape>
                <o:OLEObject Type="Embed" ProgID="Equation.DSMT4" ShapeID="_x0000_i1270" DrawAspect="Content" ObjectID="_1687984376" r:id="rId51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9EB00F" w14:textId="79585F42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35" w:name="c20c"/>
            <w:bookmarkEnd w:id="13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35" w:dyaOrig="615" w14:anchorId="390F82E5">
                <v:shape id="_x0000_i1271" type="#_x0000_t75" style="width:36.75pt;height:30.75pt" o:ole="">
                  <v:imagedata r:id="rId517" o:title=""/>
                </v:shape>
                <o:OLEObject Type="Embed" ProgID="Equation.DSMT4" ShapeID="_x0000_i1271" DrawAspect="Content" ObjectID="_1687984377" r:id="rId51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6" w:name="c20d"/>
            <w:bookmarkEnd w:id="13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15" w:dyaOrig="735" w14:anchorId="231D5513">
                <v:shape id="_x0000_i1272" type="#_x0000_t75" style="width:60.75pt;height:36.75pt" o:ole="">
                  <v:imagedata r:id="rId519" o:title=""/>
                </v:shape>
                <o:OLEObject Type="Embed" ProgID="Equation.DSMT4" ShapeID="_x0000_i1272" DrawAspect="Content" ObjectID="_1687984378" r:id="rId52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6"/>
          <w:p w14:paraId="0AD51A9A" w14:textId="77777777" w:rsidR="003E368C" w:rsidRPr="00297089" w:rsidRDefault="003E368C" w:rsidP="0029651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0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6A2FAF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54A6BDDD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7298E3" w14:textId="77777777" w:rsidR="003E368C" w:rsidRPr="00B26177" w:rsidRDefault="003E368C" w:rsidP="0029651C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7" w:name="c21q"/>
            <w:bookmarkEnd w:id="137"/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21: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Giá trị của biểu thức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75" w:dyaOrig="315" w14:anchorId="37557120">
                <v:shape id="_x0000_i1273" type="#_x0000_t75" style="width:303.75pt;height:15.75pt" o:ole="">
                  <v:imagedata r:id="rId521" o:title=""/>
                </v:shape>
                <o:OLEObject Type="Embed" ProgID="Equation.DSMT4" ShapeID="_x0000_i1273" DrawAspect="Content" ObjectID="_1687984379" r:id="rId522"/>
              </w:object>
            </w:r>
          </w:p>
          <w:p w14:paraId="68600059" w14:textId="3CC80CA2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8" w:name="c2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3E1AD71">
                <v:shape id="_x0000_i1274" type="#_x0000_t75" style="width:9.75pt;height:12.75pt" o:ole="">
                  <v:imagedata r:id="rId523" o:title=""/>
                </v:shape>
                <o:OLEObject Type="Embed" ProgID="Equation.DSMT4" ShapeID="_x0000_i1274" DrawAspect="Content" ObjectID="_1687984380" r:id="rId52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9" w:name="c21b"/>
            <w:bookmarkEnd w:id="13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3C7B991">
                <v:shape id="_x0000_i1275" type="#_x0000_t75" style="width:9.75pt;height:14.25pt" o:ole="">
                  <v:imagedata r:id="rId525" o:title=""/>
                </v:shape>
                <o:OLEObject Type="Embed" ProgID="Equation.DSMT4" ShapeID="_x0000_i1275" DrawAspect="Content" ObjectID="_1687984381" r:id="rId52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0" w:name="c21c"/>
            <w:bookmarkEnd w:id="13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0026D0A3">
                <v:shape id="_x0000_i1276" type="#_x0000_t75" style="width:12pt;height:30.75pt" o:ole="">
                  <v:imagedata r:id="rId527" o:title=""/>
                </v:shape>
                <o:OLEObject Type="Embed" ProgID="Equation.DSMT4" ShapeID="_x0000_i1276" DrawAspect="Content" ObjectID="_1687984382" r:id="rId52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1" w:name="c21d"/>
            <w:bookmarkEnd w:id="1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6C1EB256">
                <v:shape id="_x0000_i1277" type="#_x0000_t75" style="width:12pt;height:30.75pt" o:ole="">
                  <v:imagedata r:id="rId529" o:title=""/>
                </v:shape>
                <o:OLEObject Type="Embed" ProgID="Equation.DSMT4" ShapeID="_x0000_i1277" DrawAspect="Content" ObjectID="_1687984383" r:id="rId53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1"/>
          <w:p w14:paraId="45FA5167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1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11B057" w14:textId="77777777" w:rsidR="003E368C" w:rsidRPr="00297089" w:rsidRDefault="003E368C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7586287C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CEB356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42" w:name="c22q"/>
            <w:bookmarkEnd w:id="14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22: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85" w14:anchorId="70AC8520">
                <v:shape id="_x0000_i1278" type="#_x0000_t75" style="width:45pt;height:14.25pt" o:ole="">
                  <v:imagedata r:id="rId531" o:title=""/>
                </v:shape>
                <o:OLEObject Type="Embed" ProgID="Equation.DSMT4" ShapeID="_x0000_i1278" DrawAspect="Content" ObjectID="_1687984384" r:id="rId53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giá trị của biểu thức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20" w:dyaOrig="615" w14:anchorId="257C1CD4">
                <v:shape id="_x0000_i1279" type="#_x0000_t75" style="width:96pt;height:30.75pt" o:ole="">
                  <v:imagedata r:id="rId533" o:title=""/>
                </v:shape>
                <o:OLEObject Type="Embed" ProgID="Equation.DSMT4" ShapeID="_x0000_i1279" DrawAspect="Content" ObjectID="_1687984385" r:id="rId53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là</w:t>
            </w:r>
          </w:p>
          <w:p w14:paraId="63C29ADE" w14:textId="5A3CEDDB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43" w:name="c2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2"/>
                <w:sz w:val="24"/>
                <w:szCs w:val="24"/>
              </w:rPr>
              <w:object w:dxaOrig="225" w:dyaOrig="585" w14:anchorId="256AC2C4">
                <v:shape id="_x0000_i1280" type="#_x0000_t75" style="width:11.25pt;height:29.25pt" o:ole="">
                  <v:imagedata r:id="rId535" o:title=""/>
                </v:shape>
                <o:OLEObject Type="Embed" ProgID="Equation.DSMT4" ShapeID="_x0000_i1280" DrawAspect="Content" ObjectID="_1687984386" r:id="rId53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4" w:name="c22b"/>
            <w:bookmarkEnd w:id="14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2"/>
                <w:sz w:val="24"/>
                <w:szCs w:val="24"/>
              </w:rPr>
              <w:object w:dxaOrig="225" w:dyaOrig="600" w14:anchorId="0BBE9333">
                <v:shape id="_x0000_i1281" type="#_x0000_t75" style="width:11.25pt;height:30pt" o:ole="">
                  <v:imagedata r:id="rId537" o:title=""/>
                </v:shape>
                <o:OLEObject Type="Embed" ProgID="Equation.DSMT4" ShapeID="_x0000_i1281" DrawAspect="Content" ObjectID="_1687984387" r:id="rId53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5" w:name="c22c"/>
            <w:bookmarkEnd w:id="14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40" w14:anchorId="2921D5A2">
                <v:shape id="_x0000_i1282" type="#_x0000_t75" style="width:9pt;height:12pt" o:ole="">
                  <v:imagedata r:id="rId539" o:title=""/>
                </v:shape>
                <o:OLEObject Type="Embed" ProgID="Equation.DSMT4" ShapeID="_x0000_i1282" DrawAspect="Content" ObjectID="_1687984388" r:id="rId54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6" w:name="c22d"/>
            <w:bookmarkEnd w:id="14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2"/>
                <w:sz w:val="24"/>
                <w:szCs w:val="24"/>
              </w:rPr>
              <w:object w:dxaOrig="225" w:dyaOrig="600" w14:anchorId="120D73FB">
                <v:shape id="_x0000_i1283" type="#_x0000_t75" style="width:11.25pt;height:30pt" o:ole="">
                  <v:imagedata r:id="rId541" o:title=""/>
                </v:shape>
                <o:OLEObject Type="Embed" ProgID="Equation.DSMT4" ShapeID="_x0000_i1283" DrawAspect="Content" ObjectID="_1687984389" r:id="rId54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46"/>
          <w:p w14:paraId="3BBC326E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1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E7827F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62FD6907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CC21E5" w14:textId="77777777" w:rsidR="003E368C" w:rsidRPr="00B26177" w:rsidRDefault="003E368C" w:rsidP="0029651C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7" w:name="c23q"/>
            <w:bookmarkEnd w:id="147"/>
            <w:r w:rsidRPr="00B26177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B26177">
              <w:rPr>
                <w:rFonts w:ascii="Chu Van An" w:eastAsia="Arial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285" w14:anchorId="29272CA4">
                <v:shape id="_x0000_i1284" type="#_x0000_t75" style="width:50.25pt;height:14.25pt" o:ole="">
                  <v:imagedata r:id="rId543" o:title=""/>
                </v:shape>
                <o:OLEObject Type="Embed" ProgID="Equation.DSMT4" ShapeID="_x0000_i1284" DrawAspect="Content" ObjectID="_1687984390" r:id="rId544"/>
              </w:object>
            </w:r>
            <w:r w:rsidRPr="00B26177">
              <w:rPr>
                <w:rFonts w:ascii="Chu Van An" w:eastAsia="Arial" w:hAnsi="Chu Van An" w:cs="Chu Van An"/>
                <w:sz w:val="24"/>
                <w:szCs w:val="24"/>
              </w:rPr>
              <w:t xml:space="preserve">. Tính giá trị của biểu thức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85" w:dyaOrig="630" w14:anchorId="5EE85BDB">
                <v:shape id="_x0000_i1285" type="#_x0000_t75" style="width:89.25pt;height:31.5pt" o:ole="">
                  <v:imagedata r:id="rId545" o:title=""/>
                </v:shape>
                <o:OLEObject Type="Embed" ProgID="Equation.DSMT4" ShapeID="_x0000_i1285" DrawAspect="Content" ObjectID="_1687984391" r:id="rId546"/>
              </w:object>
            </w:r>
            <w:r w:rsidRPr="00B26177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503D29FA" w14:textId="6D7385BA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48" w:name="c2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1318B6F4">
                <v:shape id="_x0000_i1286" type="#_x0000_t75" style="width:9.75pt;height:13.5pt" o:ole="">
                  <v:imagedata r:id="rId547" o:title=""/>
                </v:shape>
                <o:OLEObject Type="Embed" ProgID="Equation.DSMT4" ShapeID="_x0000_i1286" DrawAspect="Content" ObjectID="_1687984392" r:id="rId54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49" w:name="c23b"/>
            <w:bookmarkEnd w:id="14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70" w14:anchorId="362F72AD">
                <v:shape id="_x0000_i1287" type="#_x0000_t75" style="width:15.75pt;height:13.5pt" o:ole="">
                  <v:imagedata r:id="rId549" o:title=""/>
                </v:shape>
                <o:OLEObject Type="Embed" ProgID="Equation.DSMT4" ShapeID="_x0000_i1287" DrawAspect="Content" ObjectID="_1687984393" r:id="rId55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50" w:name="c23c"/>
            <w:bookmarkEnd w:id="14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00" w:dyaOrig="270" w14:anchorId="554F2DFD">
                <v:shape id="_x0000_i1288" type="#_x0000_t75" style="width:15pt;height:13.5pt" o:ole="">
                  <v:imagedata r:id="rId551" o:title=""/>
                </v:shape>
                <o:OLEObject Type="Embed" ProgID="Equation.DSMT4" ShapeID="_x0000_i1288" DrawAspect="Content" ObjectID="_1687984394" r:id="rId55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51" w:name="c23d"/>
            <w:bookmarkEnd w:id="15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35" w:dyaOrig="270" w14:anchorId="59A42644">
                <v:shape id="_x0000_i1289" type="#_x0000_t75" style="width:6.75pt;height:13.5pt" o:ole="">
                  <v:imagedata r:id="rId553" o:title=""/>
                </v:shape>
                <o:OLEObject Type="Embed" ProgID="Equation.DSMT4" ShapeID="_x0000_i1289" DrawAspect="Content" ObjectID="_1687984395" r:id="rId55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51"/>
          <w:p w14:paraId="55804937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2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85A450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5A7F0833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B314D3" w14:textId="77777777" w:rsidR="003E368C" w:rsidRPr="00B26177" w:rsidRDefault="003E368C" w:rsidP="0029651C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52" w:name="c24q"/>
            <w:bookmarkEnd w:id="152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24: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85" w:dyaOrig="285" w14:anchorId="095CD300">
                <v:shape id="_x0000_i1290" type="#_x0000_t75" style="width:44.25pt;height:14.25pt" o:ole="">
                  <v:imagedata r:id="rId555" o:title=""/>
                </v:shape>
                <o:OLEObject Type="Embed" ProgID="Equation.DSMT4" ShapeID="_x0000_i1290" DrawAspect="Content" ObjectID="_1687984396" r:id="rId55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Giá trị biểu thức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785" w:dyaOrig="615" w14:anchorId="491767BD">
                <v:shape id="_x0000_i1291" type="#_x0000_t75" style="width:89.25pt;height:30.75pt" o:ole="">
                  <v:imagedata r:id="rId557" o:title=""/>
                </v:shape>
                <o:OLEObject Type="Embed" ProgID="Equation.DSMT4" ShapeID="_x0000_i1291" DrawAspect="Content" ObjectID="_1687984397" r:id="rId55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bằng:</w:t>
            </w:r>
          </w:p>
          <w:p w14:paraId="2732AFFB" w14:textId="7DA5F1D0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53" w:name="c2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20" w:dyaOrig="615" w14:anchorId="21F3951B">
                <v:shape id="_x0000_i1292" type="#_x0000_t75" style="width:36pt;height:30.75pt" o:ole="">
                  <v:imagedata r:id="rId559" o:title=""/>
                </v:shape>
                <o:OLEObject Type="Embed" ProgID="Equation.DSMT4" ShapeID="_x0000_i1292" DrawAspect="Content" ObjectID="_1687984398" r:id="rId560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54" w:name="c24b"/>
            <w:bookmarkEnd w:id="15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15" w:dyaOrig="615" w14:anchorId="18ABDF50">
                <v:shape id="_x0000_i1293" type="#_x0000_t75" style="width:30.75pt;height:30.75pt" o:ole="">
                  <v:imagedata r:id="rId561" o:title=""/>
                </v:shape>
                <o:OLEObject Type="Embed" ProgID="Equation.DSMT4" ShapeID="_x0000_i1293" DrawAspect="Content" ObjectID="_1687984399" r:id="rId56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5" w:name="c24c"/>
            <w:bookmarkEnd w:id="15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80" w:dyaOrig="615" w14:anchorId="14A2C3E0">
                <v:shape id="_x0000_i1294" type="#_x0000_t75" style="width:39pt;height:30.75pt" o:ole="">
                  <v:imagedata r:id="rId563" o:title=""/>
                </v:shape>
                <o:OLEObject Type="Embed" ProgID="Equation.DSMT4" ShapeID="_x0000_i1294" DrawAspect="Content" ObjectID="_1687984400" r:id="rId564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56" w:name="c24d"/>
            <w:bookmarkEnd w:id="1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885" w:dyaOrig="615" w14:anchorId="43412A9D">
                <v:shape id="_x0000_i1295" type="#_x0000_t75" style="width:44.25pt;height:30.75pt" o:ole="">
                  <v:imagedata r:id="rId565" o:title=""/>
                </v:shape>
                <o:OLEObject Type="Embed" ProgID="Equation.DSMT4" ShapeID="_x0000_i1295" DrawAspect="Content" ObjectID="_1687984401" r:id="rId566"/>
              </w:object>
            </w:r>
            <w:r w:rsidRPr="00B26177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56"/>
          <w:p w14:paraId="5E95F50B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E67E10" w14:textId="77777777" w:rsidR="003E368C" w:rsidRPr="00297089" w:rsidRDefault="003E368C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1356CACF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6A64F1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pacing w:val="-6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pacing w:val="-6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157" w:name="c25q"/>
            <w:bookmarkEnd w:id="157"/>
            <w:r w:rsidRPr="00B26177">
              <w:rPr>
                <w:rFonts w:ascii="Chu Van An" w:hAnsi="Chu Van An" w:cs="Chu Van An"/>
                <w:b/>
                <w:color w:val="0000FF"/>
                <w:spacing w:val="-6"/>
                <w:sz w:val="24"/>
                <w:szCs w:val="24"/>
                <w:lang w:val="fr-FR"/>
              </w:rPr>
              <w:t>25:</w:t>
            </w:r>
            <w:r w:rsidRPr="00B26177">
              <w:rPr>
                <w:rFonts w:ascii="Chu Van An" w:hAnsi="Chu Van An" w:cs="Chu Van An"/>
                <w:spacing w:val="-6"/>
                <w:sz w:val="24"/>
                <w:szCs w:val="24"/>
              </w:rPr>
              <w:t xml:space="preserve">Biết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75" w:dyaOrig="675" w14:anchorId="360C9264">
                <v:shape id="_x0000_i1296" type="#_x0000_t75" style="width:93.75pt;height:33.75pt" o:ole="">
                  <v:imagedata r:id="rId567" o:title=""/>
                </v:shape>
                <o:OLEObject Type="Embed" ProgID="Equation.DSMT4" ShapeID="_x0000_i1296" DrawAspect="Content" ObjectID="_1687984402" r:id="rId568"/>
              </w:objec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55" w:dyaOrig="285" w14:anchorId="1B58D980">
                <v:shape id="_x0000_i1297" type="#_x0000_t75" style="width:72.75pt;height:14.25pt" o:ole="">
                  <v:imagedata r:id="rId569" o:title=""/>
                </v:shape>
                <o:OLEObject Type="Embed" ProgID="Equation.DSMT4" ShapeID="_x0000_i1297" DrawAspect="Content" ObjectID="_1687984403" r:id="rId570"/>
              </w:object>
            </w:r>
            <w:r w:rsidRPr="00B26177">
              <w:rPr>
                <w:rFonts w:ascii="Chu Van An" w:hAnsi="Chu Van An" w:cs="Chu Van An"/>
                <w:spacing w:val="-6"/>
                <w:sz w:val="24"/>
                <w:szCs w:val="24"/>
                <w:lang w:val="fr-FR"/>
              </w:rPr>
              <w:t xml:space="preserve">. Tính giá trị của biểu thức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100" w:dyaOrig="630" w14:anchorId="3A9CCECE">
                <v:shape id="_x0000_i1298" type="#_x0000_t75" style="width:105pt;height:31.5pt" o:ole="">
                  <v:imagedata r:id="rId571" o:title=""/>
                </v:shape>
                <o:OLEObject Type="Embed" ProgID="Equation.DSMT4" ShapeID="_x0000_i1298" DrawAspect="Content" ObjectID="_1687984404" r:id="rId57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AF5847" w14:textId="07623A4D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58" w:name="c2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pacing w:val="-6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725" w:dyaOrig="675" w14:anchorId="2CB67D5E">
                <v:shape id="_x0000_i1299" type="#_x0000_t75" style="width:86.25pt;height:33.75pt" o:ole="">
                  <v:imagedata r:id="rId573" o:title=""/>
                </v:shape>
                <o:OLEObject Type="Embed" ProgID="Equation.DSMT4" ShapeID="_x0000_i1299" DrawAspect="Content" ObjectID="_1687984405" r:id="rId57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9" w:name="c25b"/>
            <w:bookmarkEnd w:id="15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545" w:dyaOrig="675" w14:anchorId="6FF45264">
                <v:shape id="_x0000_i1300" type="#_x0000_t75" style="width:77.25pt;height:33.75pt" o:ole="">
                  <v:imagedata r:id="rId575" o:title=""/>
                </v:shape>
                <o:OLEObject Type="Embed" ProgID="Equation.DSMT4" ShapeID="_x0000_i1300" DrawAspect="Content" ObjectID="_1687984406" r:id="rId57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DA76C2" w14:textId="7F8D4304" w:rsidR="003E368C" w:rsidRPr="00655851" w:rsidRDefault="003E368C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60" w:name="c25c"/>
            <w:bookmarkEnd w:id="15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725" w:dyaOrig="660" w14:anchorId="0B09BEF7">
                <v:shape id="_x0000_i1301" type="#_x0000_t75" style="width:86.25pt;height:33pt" o:ole="">
                  <v:imagedata r:id="rId577" o:title=""/>
                </v:shape>
                <o:OLEObject Type="Embed" ProgID="Equation.DSMT4" ShapeID="_x0000_i1301" DrawAspect="Content" ObjectID="_1687984407" r:id="rId57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1" w:name="c25d"/>
            <w:bookmarkEnd w:id="16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45" w:dyaOrig="660" w14:anchorId="0FEFCE4B">
                <v:shape id="_x0000_i1302" type="#_x0000_t75" style="width:77.25pt;height:33pt" o:ole="">
                  <v:imagedata r:id="rId579" o:title=""/>
                </v:shape>
                <o:OLEObject Type="Embed" ProgID="Equation.DSMT4" ShapeID="_x0000_i1302" DrawAspect="Content" ObjectID="_1687984408" r:id="rId58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61"/>
          <w:p w14:paraId="2F0AB796" w14:textId="77777777" w:rsidR="003E368C" w:rsidRPr="00297089" w:rsidRDefault="003E368C" w:rsidP="0029651C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54"/>
        <w:bookmarkEnd w:id="55"/>
        <w:bookmarkEnd w:id="56"/>
        <w:bookmarkEnd w:id="57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931B76E" w14:textId="77777777" w:rsidR="003E368C" w:rsidRPr="00297089" w:rsidRDefault="003E368C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78F8F00E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F93AE6" w14:textId="77777777" w:rsidR="003E368C" w:rsidRDefault="003E368C" w:rsidP="0029651C">
            <w:pPr>
              <w:pStyle w:val="NoSpacing"/>
              <w:mirrorIndents/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t xml:space="preserve">Câu </w:t>
            </w:r>
            <w:bookmarkStart w:id="162" w:name="c26q"/>
            <w:bookmarkEnd w:id="162"/>
            <w:r w:rsidRPr="00B26177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t>26:</w:t>
            </w:r>
          </w:p>
          <w:p w14:paraId="03AF247F" w14:textId="093C78F6" w:rsidR="003E368C" w:rsidRPr="00B26177" w:rsidRDefault="003E368C" w:rsidP="0029651C">
            <w:pPr>
              <w:pStyle w:val="NoSpacing"/>
              <w:mirrorIndents/>
              <w:rPr>
                <w:rFonts w:ascii="Chu Van An" w:hAnsi="Chu Van An" w:cs="Chu Van An"/>
                <w:b/>
                <w:color w:val="800080"/>
                <w:position w:val="-24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7DC9CE70">
                <v:shape id="_x0000_i1303" type="#_x0000_t75" style="width:28.5pt;height:13.5pt" o:ole="">
                  <v:imagedata r:id="rId351" o:title=""/>
                </v:shape>
                <o:OLEObject Type="Embed" ProgID="Equation.DSMT4" ShapeID="_x0000_i1303" DrawAspect="Content" ObjectID="_1687984409" r:id="rId58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540" w:dyaOrig="380" w14:anchorId="42018B8F">
                <v:shape id="_x0000_i1304" type="#_x0000_t75" style="width:227.25pt;height:18.75pt" o:ole="">
                  <v:imagedata r:id="rId582" o:title=""/>
                </v:shape>
                <o:OLEObject Type="Embed" ProgID="Equation.DSMT4" ShapeID="_x0000_i1304" DrawAspect="Content" ObjectID="_1687984410" r:id="rId583"/>
              </w:object>
            </w:r>
          </w:p>
          <w:p w14:paraId="7117BF93" w14:textId="20CF58C4" w:rsidR="003E368C" w:rsidRDefault="003E368C" w:rsidP="0029651C">
            <w:pPr>
              <w:pStyle w:val="NoSpacing"/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63" w:name="c26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position w:val="-24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45" w:dyaOrig="630" w14:anchorId="5053C3F1">
                <v:shape id="_x0000_i1305" type="#_x0000_t75" style="width:32.25pt;height:31.5pt" o:ole="">
                  <v:imagedata r:id="rId584" o:title=""/>
                </v:shape>
                <o:OLEObject Type="Embed" ProgID="Equation.DSMT4" ShapeID="_x0000_i1305" DrawAspect="Content" ObjectID="_1687984411" r:id="rId58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4" w:name="c26b"/>
            <w:bookmarkEnd w:id="163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795" w:dyaOrig="630" w14:anchorId="3890C9F8">
                <v:shape id="_x0000_i1306" type="#_x0000_t75" style="width:39.75pt;height:31.5pt" o:ole="">
                  <v:imagedata r:id="rId586" o:title=""/>
                </v:shape>
                <o:OLEObject Type="Embed" ProgID="Equation.DSMT4" ShapeID="_x0000_i1306" DrawAspect="Content" ObjectID="_1687984412" r:id="rId58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1D6762" w14:textId="60D9D29A" w:rsidR="003E368C" w:rsidRPr="00655851" w:rsidRDefault="003E368C" w:rsidP="0029651C">
            <w:pPr>
              <w:pStyle w:val="NoSpacing"/>
              <w:tabs>
                <w:tab w:val="left" w:pos="85"/>
                <w:tab w:val="left" w:pos="3146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65" w:name="c26c"/>
            <w:bookmarkEnd w:id="16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065" w:dyaOrig="675" w14:anchorId="25A10BA2">
                <v:shape id="_x0000_i1307" type="#_x0000_t75" style="width:53.25pt;height:33.75pt" o:ole="">
                  <v:imagedata r:id="rId588" o:title=""/>
                </v:shape>
                <o:OLEObject Type="Embed" ProgID="Equation.DSMT4" ShapeID="_x0000_i1307" DrawAspect="Content" ObjectID="_1687984413" r:id="rId58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6" w:name="c26d"/>
            <w:bookmarkEnd w:id="16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75" w14:anchorId="2E4805D7">
                <v:shape id="_x0000_i1308" type="#_x0000_t75" style="width:45pt;height:33.75pt" o:ole="">
                  <v:imagedata r:id="rId590" o:title=""/>
                </v:shape>
                <o:OLEObject Type="Embed" ProgID="Equation.DSMT4" ShapeID="_x0000_i1308" DrawAspect="Content" ObjectID="_1687984414" r:id="rId59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66"/>
          <w:p w14:paraId="7E13F38A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58"/>
        <w:bookmarkEnd w:id="59"/>
        <w:bookmarkEnd w:id="60"/>
        <w:bookmarkEnd w:id="61"/>
        <w:bookmarkEnd w:id="62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E72E646" w14:textId="77777777" w:rsidR="003E368C" w:rsidRPr="00297089" w:rsidRDefault="003E368C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3FE449F6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1E471F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67" w:name="TestQ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8" w:name="c27q"/>
            <w:bookmarkEnd w:id="168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27: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1C14E798">
                <v:shape id="_x0000_i1309" type="#_x0000_t75" style="width:48pt;height:30.75pt" o:ole="">
                  <v:imagedata r:id="rId592" o:title=""/>
                </v:shape>
                <o:OLEObject Type="Embed" ProgID="Equation.DSMT4" ShapeID="_x0000_i1309" DrawAspect="Content" ObjectID="_1687984415" r:id="rId59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  <w:bookmarkEnd w:id="167"/>
          </w:p>
          <w:p w14:paraId="019B1176" w14:textId="5824ECC8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9" w:name="c2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70" w:name="TestD"/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69056791">
                <v:shape id="_x0000_i1310" type="#_x0000_t75" style="width:45.75pt;height:13.5pt" o:ole="">
                  <v:imagedata r:id="rId594" o:title=""/>
                </v:shape>
                <o:OLEObject Type="Embed" ProgID="Equation.DSMT4" ShapeID="_x0000_i1310" DrawAspect="Content" ObjectID="_1687984416" r:id="rId59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1" w:name="c27b"/>
            <w:bookmarkEnd w:id="169"/>
            <w:bookmarkEnd w:id="17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72" w:name="TestA"/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0F630C1B">
                <v:shape id="_x0000_i1311" type="#_x0000_t75" style="width:45.75pt;height:13.5pt" o:ole="">
                  <v:imagedata r:id="rId596" o:title=""/>
                </v:shape>
                <o:OLEObject Type="Embed" ProgID="Equation.DSMT4" ShapeID="_x0000_i1311" DrawAspect="Content" ObjectID="_1687984417" r:id="rId59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3" w:name="c27c"/>
            <w:bookmarkEnd w:id="171"/>
            <w:bookmarkEnd w:id="1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74" w:name="TestB"/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65D426E5">
                <v:shape id="_x0000_i1312" type="#_x0000_t75" style="width:48pt;height:30.75pt" o:ole="">
                  <v:imagedata r:id="rId598" o:title=""/>
                </v:shape>
                <o:OLEObject Type="Embed" ProgID="Equation.DSMT4" ShapeID="_x0000_i1312" DrawAspect="Content" ObjectID="_1687984418" r:id="rId59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5" w:name="c27d"/>
            <w:bookmarkEnd w:id="173"/>
            <w:bookmarkEnd w:id="17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76" w:name="TestC"/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16E51D26">
                <v:shape id="_x0000_i1313" type="#_x0000_t75" style="width:48pt;height:30.75pt" o:ole="">
                  <v:imagedata r:id="rId600" o:title=""/>
                </v:shape>
                <o:OLEObject Type="Embed" ProgID="Equation.DSMT4" ShapeID="_x0000_i1313" DrawAspect="Content" ObjectID="_1687984419" r:id="rId60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76"/>
          </w:p>
          <w:bookmarkEnd w:id="175"/>
          <w:p w14:paraId="34F97AE4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3"/>
        <w:bookmarkEnd w:id="64"/>
        <w:bookmarkEnd w:id="65"/>
        <w:bookmarkEnd w:id="66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EC4372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3E368C" w:rsidRPr="00297089" w14:paraId="6B8D16CE" w14:textId="77777777" w:rsidTr="003E368C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F646EC" w14:textId="77777777" w:rsidR="003E368C" w:rsidRPr="00B26177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77" w:name="c28q"/>
            <w:bookmarkEnd w:id="177"/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28: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Biết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45" w:dyaOrig="615" w14:anchorId="6E9BFB3E">
                <v:shape id="_x0000_i1314" type="#_x0000_t75" style="width:47.25pt;height:30.75pt" o:ole="">
                  <v:imagedata r:id="rId602" o:title=""/>
                </v:shape>
                <o:OLEObject Type="Embed" ProgID="Equation.DSMT4" ShapeID="_x0000_i1314" DrawAspect="Content" ObjectID="_1687984420" r:id="rId60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50" w:dyaOrig="405" w14:anchorId="71025B74">
                <v:shape id="_x0000_i1315" type="#_x0000_t75" style="width:82.5pt;height:20.25pt" o:ole="">
                  <v:imagedata r:id="rId604" o:title=""/>
                </v:shape>
                <o:OLEObject Type="Embed" ProgID="Equation.DSMT4" ShapeID="_x0000_i1315" DrawAspect="Content" ObjectID="_1687984421" r:id="rId60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Hỏi giá trị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70" w14:anchorId="027B5A92">
                <v:shape id="_x0000_i1316" type="#_x0000_t75" style="width:29.25pt;height:13.5pt" o:ole="">
                  <v:imagedata r:id="rId606" o:title=""/>
                </v:shape>
                <o:OLEObject Type="Embed" ProgID="Equation.DSMT4" ShapeID="_x0000_i1316" DrawAspect="Content" ObjectID="_1687984422" r:id="rId60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là bao nhiêu?</w:t>
            </w:r>
          </w:p>
          <w:p w14:paraId="0A0B9C70" w14:textId="61E23AFC" w:rsidR="003E368C" w:rsidRPr="00655851" w:rsidRDefault="003E368C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78" w:name="c2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90" w:dyaOrig="690" w14:anchorId="514E3608">
                <v:shape id="_x0000_i1317" type="#_x0000_t75" style="width:34.5pt;height:34.5pt" o:ole="">
                  <v:imagedata r:id="rId608" o:title=""/>
                </v:shape>
                <o:OLEObject Type="Embed" ProgID="Equation.DSMT4" ShapeID="_x0000_i1317" DrawAspect="Content" ObjectID="_1687984423" r:id="rId60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79" w:name="c28b"/>
            <w:bookmarkEnd w:id="17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90" w14:anchorId="407BA414">
                <v:shape id="_x0000_i1318" type="#_x0000_t75" style="width:26.25pt;height:34.5pt" o:ole="">
                  <v:imagedata r:id="rId610" o:title=""/>
                </v:shape>
                <o:OLEObject Type="Embed" ProgID="Equation.DSMT4" ShapeID="_x0000_i1318" DrawAspect="Content" ObjectID="_1687984424" r:id="rId61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0" w:name="c28c"/>
            <w:bookmarkEnd w:id="17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2.</w:t>
            </w:r>
            <w:bookmarkStart w:id="181" w:name="s2"/>
            <w:bookmarkStart w:id="182" w:name="c28d"/>
            <w:bookmarkEnd w:id="180"/>
            <w:bookmarkEnd w:id="18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62527592">
                <v:shape id="_x0000_i1319" type="#_x0000_t75" style="width:15pt;height:13.5pt" o:ole="">
                  <v:imagedata r:id="rId612" o:title=""/>
                </v:shape>
                <o:OLEObject Type="Embed" ProgID="Equation.DSMT4" ShapeID="_x0000_i1319" DrawAspect="Content" ObjectID="_1687984425" r:id="rId61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82"/>
          <w:p w14:paraId="7A7D19D9" w14:textId="77777777" w:rsidR="003E368C" w:rsidRPr="00297089" w:rsidRDefault="003E368C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7"/>
        <w:bookmarkEnd w:id="68"/>
        <w:bookmarkEnd w:id="69"/>
        <w:bookmarkEnd w:id="70"/>
        <w:bookmarkEnd w:id="71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559DA2" w14:textId="77777777" w:rsidR="003E368C" w:rsidRPr="00297089" w:rsidRDefault="003E368C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4CA9D5ED" w14:textId="77777777" w:rsidR="00253050" w:rsidRPr="00B26177" w:rsidRDefault="00253050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5471A020">
                <wp:extent cx="6547104" cy="2913932"/>
                <wp:effectExtent l="0" t="19050" r="25400" b="2032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913932"/>
                          <a:chOff x="34611" y="0"/>
                          <a:chExt cx="6547104" cy="2762825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9056"/>
                            <a:ext cx="6547104" cy="248376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Pr="00812195" w:rsidRDefault="00253050" w:rsidP="00812195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5C82A36" w14:textId="77777777" w:rsidR="00253050" w:rsidRPr="00812195" w:rsidRDefault="00253050" w:rsidP="00812195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1219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12195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17251A5C" w14:textId="67B60A83" w:rsidR="00253050" w:rsidRPr="00812195" w:rsidRDefault="00BF50DC" w:rsidP="00812195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 w:rsidR="00253050" w:rsidRPr="00812195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giá trị lượng giác đặc biệt</w:t>
                              </w:r>
                            </w:p>
                            <w:tbl>
                              <w:tblPr>
                                <w:tblStyle w:val="TableGrid"/>
                                <w:tblW w:w="10044" w:type="dxa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22"/>
                                <w:gridCol w:w="5022"/>
                              </w:tblGrid>
                              <w:tr w:rsidR="00253050" w:rsidRPr="00812195" w14:paraId="6E6E76BE" w14:textId="77777777" w:rsidTr="00BF50DC">
                                <w:trPr>
                                  <w:trHeight w:val="595"/>
                                </w:trPr>
                                <w:tc>
                                  <w:tcPr>
                                    <w:tcW w:w="5022" w:type="dxa"/>
                                  </w:tcPr>
                                  <w:p w14:paraId="0570F63F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70" w:dyaOrig="495" w14:anchorId="4FC04072">
                                        <v:shape id="_x0000_i1321" type="#_x0000_t75" style="width:103.5pt;height:24.75pt" o:ole="">
                                          <v:imagedata r:id="rId258" o:title=""/>
                                        </v:shape>
                                        <o:OLEObject Type="Embed" ProgID="Equation.DSMT4" ShapeID="_x0000_i1321" DrawAspect="Content" ObjectID="_1687984786" r:id="rId61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22" w:type="dxa"/>
                                  </w:tcPr>
                                  <w:p w14:paraId="59A3728D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70" w:dyaOrig="495" w14:anchorId="1D753D58">
                                        <v:shape id="_x0000_i1323" type="#_x0000_t75" style="width:103.5pt;height:24.75pt" o:ole="">
                                          <v:imagedata r:id="rId260" o:title=""/>
                                        </v:shape>
                                        <o:OLEObject Type="Embed" ProgID="Equation.DSMT4" ShapeID="_x0000_i1323" DrawAspect="Content" ObjectID="_1687984787" r:id="rId615"/>
                                      </w:object>
                                    </w:r>
                                  </w:p>
                                </w:tc>
                              </w:tr>
                              <w:tr w:rsidR="00253050" w:rsidRPr="00812195" w14:paraId="53D96482" w14:textId="77777777" w:rsidTr="00BF50DC">
                                <w:trPr>
                                  <w:trHeight w:val="595"/>
                                </w:trPr>
                                <w:tc>
                                  <w:tcPr>
                                    <w:tcW w:w="5022" w:type="dxa"/>
                                  </w:tcPr>
                                  <w:p w14:paraId="1ECE49F7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85" w:dyaOrig="495" w14:anchorId="35BF09F9">
                                        <v:shape id="_x0000_i1325" type="#_x0000_t75" style="width:104.25pt;height:24.75pt" o:ole="">
                                          <v:imagedata r:id="rId262" o:title=""/>
                                        </v:shape>
                                        <o:OLEObject Type="Embed" ProgID="Equation.DSMT4" ShapeID="_x0000_i1325" DrawAspect="Content" ObjectID="_1687984788" r:id="rId61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022" w:type="dxa"/>
                                  </w:tcPr>
                                  <w:p w14:paraId="6AF854C8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085" w:dyaOrig="495" w14:anchorId="7CEE675A">
                                        <v:shape id="_x0000_i1327" type="#_x0000_t75" style="width:104.25pt;height:24.75pt" o:ole="">
                                          <v:imagedata r:id="rId264" o:title=""/>
                                        </v:shape>
                                        <o:OLEObject Type="Embed" ProgID="Equation.DSMT4" ShapeID="_x0000_i1327" DrawAspect="Content" ObjectID="_1687984789" r:id="rId61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55F19FC6" w14:textId="0C85C14B" w:rsidR="00253050" w:rsidRPr="00812195" w:rsidRDefault="00BF50DC" w:rsidP="00812195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 w:rsidRPr="0081219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Giá </w:t>
                              </w:r>
                              <w:r w:rsidR="00253050" w:rsidRPr="0081219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trị lượng giác của các góc bù nhau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05"/>
                                <w:gridCol w:w="5008"/>
                              </w:tblGrid>
                              <w:tr w:rsidR="00253050" w:rsidRPr="00812195" w14:paraId="5C06F7CA" w14:textId="77777777" w:rsidTr="00E22290">
                                <w:tc>
                                  <w:tcPr>
                                    <w:tcW w:w="5220" w:type="dxa"/>
                                  </w:tcPr>
                                  <w:p w14:paraId="318B52E3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115" w:dyaOrig="495" w14:anchorId="60FFD5FD">
                                        <v:shape id="_x0000_i1329" type="#_x0000_t75" style="width:105.75pt;height:24.75pt" o:ole="">
                                          <v:imagedata r:id="rId266" o:title=""/>
                                        </v:shape>
                                        <o:OLEObject Type="Embed" ProgID="Equation.DSMT4" ShapeID="_x0000_i1329" DrawAspect="Content" ObjectID="_1687984790" r:id="rId61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48F78DC7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370" w:dyaOrig="495" w14:anchorId="51C13322">
                                        <v:shape id="_x0000_i1331" type="#_x0000_t75" style="width:118.5pt;height:24.75pt" o:ole="">
                                          <v:imagedata r:id="rId268" o:title=""/>
                                        </v:shape>
                                        <o:OLEObject Type="Embed" ProgID="Equation.DSMT4" ShapeID="_x0000_i1331" DrawAspect="Content" ObjectID="_1687984791" r:id="rId619"/>
                                      </w:object>
                                    </w:r>
                                  </w:p>
                                </w:tc>
                              </w:tr>
                              <w:tr w:rsidR="00253050" w:rsidRPr="00812195" w14:paraId="2D9247C1" w14:textId="77777777" w:rsidTr="00E22290">
                                <w:tc>
                                  <w:tcPr>
                                    <w:tcW w:w="5220" w:type="dxa"/>
                                  </w:tcPr>
                                  <w:p w14:paraId="125CDAD3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340" w:dyaOrig="495" w14:anchorId="7BD39297">
                                        <v:shape id="_x0000_i1333" type="#_x0000_t75" style="width:117pt;height:24.75pt" o:ole="">
                                          <v:imagedata r:id="rId270" o:title=""/>
                                        </v:shape>
                                        <o:OLEObject Type="Embed" ProgID="Equation.DSMT4" ShapeID="_x0000_i1333" DrawAspect="Content" ObjectID="_1687984792" r:id="rId62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5220" w:type="dxa"/>
                                  </w:tcPr>
                                  <w:p w14:paraId="0F438D59" w14:textId="77777777" w:rsidR="00253050" w:rsidRPr="00812195" w:rsidRDefault="00253050" w:rsidP="008D3FF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12195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340" w:dyaOrig="495" w14:anchorId="7EAB92A1">
                                        <v:shape id="_x0000_i1335" type="#_x0000_t75" style="width:117pt;height:24.75pt" o:ole="">
                                          <v:imagedata r:id="rId272" o:title=""/>
                                        </v:shape>
                                        <o:OLEObject Type="Embed" ProgID="Equation.DSMT4" ShapeID="_x0000_i1335" DrawAspect="Content" ObjectID="_1687984793" r:id="rId621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A288699" w14:textId="77777777" w:rsidR="00253050" w:rsidRPr="00812195" w:rsidRDefault="00253050" w:rsidP="00812195">
                              <w:pPr>
                                <w:pStyle w:val="ListParagraph"/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43DA618" w14:textId="77777777" w:rsidR="00253050" w:rsidRPr="00812195" w:rsidRDefault="00253050" w:rsidP="00812195">
                              <w:pPr>
                                <w:pStyle w:val="ListParagraph"/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C199CE4" w14:textId="77777777" w:rsidR="00253050" w:rsidRPr="00812195" w:rsidRDefault="00253050" w:rsidP="00812195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C7F36D7" w14:textId="77777777" w:rsidR="00253050" w:rsidRPr="002F2C93" w:rsidRDefault="00253050" w:rsidP="00253050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Hai góc phụ nhau, hai góc bù nhau </w:t>
                                        </w:r>
                                      </w:p>
                                      <w:p w14:paraId="03FA6C33" w14:textId="77777777" w:rsidR="00253050" w:rsidRPr="00F64434" w:rsidRDefault="00253050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23" style="width:515.5pt;height:229.45pt;mso-position-horizontal-relative:char;mso-position-vertical-relative:line" coordorigin="346" coordsize="65471,276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">
                <v:shape id="Rectangle: Diagonal Corners Rounded 1" o:spid="_x0000_s1124" style="position:absolute;left:346;top:2790;width:65471;height:2483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78582;6547104,2460248;6532329,2483769;112179,2483769;0,2305187;0,23521;14775,0" o:connectangles="0,0,0,0,0,0,0,0,0" textboxrect="0,0,6435090,1533525"/>
                  <v:textbox>
                    <w:txbxContent>
                      <w:p w14:paraId="1AC6C033" w14:textId="77777777" w:rsidR="00253050" w:rsidRPr="00812195" w:rsidRDefault="00253050" w:rsidP="00812195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5C82A36" w14:textId="77777777" w:rsidR="00253050" w:rsidRPr="00812195" w:rsidRDefault="00253050" w:rsidP="00812195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12195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12195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12195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17251A5C" w14:textId="67B60A83" w:rsidR="00253050" w:rsidRPr="00812195" w:rsidRDefault="00BF50DC" w:rsidP="00812195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1219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A6"/>
                        </w:r>
                        <w:r w:rsidR="00253050" w:rsidRPr="00812195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giá trị lượng giác đặc biệt</w:t>
                        </w:r>
                      </w:p>
                      <w:tbl>
                        <w:tblPr>
                          <w:tblStyle w:val="TableGrid"/>
                          <w:tblW w:w="10044" w:type="dxa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22"/>
                          <w:gridCol w:w="5022"/>
                        </w:tblGrid>
                        <w:tr w:rsidR="00253050" w:rsidRPr="00812195" w14:paraId="6E6E76BE" w14:textId="77777777" w:rsidTr="00BF50DC">
                          <w:trPr>
                            <w:trHeight w:val="595"/>
                          </w:trPr>
                          <w:tc>
                            <w:tcPr>
                              <w:tcW w:w="5022" w:type="dxa"/>
                            </w:tcPr>
                            <w:p w14:paraId="0570F63F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70" w:dyaOrig="495" w14:anchorId="4FC04072">
                                  <v:shape id="_x0000_i1321" type="#_x0000_t75" style="width:103.5pt;height:24.75pt" o:ole="">
                                    <v:imagedata r:id="rId258" o:title=""/>
                                  </v:shape>
                                  <o:OLEObject Type="Embed" ProgID="Equation.DSMT4" ShapeID="_x0000_i1321" DrawAspect="Content" ObjectID="_1687984786" r:id="rId622"/>
                                </w:object>
                              </w:r>
                            </w:p>
                          </w:tc>
                          <w:tc>
                            <w:tcPr>
                              <w:tcW w:w="5022" w:type="dxa"/>
                            </w:tcPr>
                            <w:p w14:paraId="59A3728D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70" w:dyaOrig="495" w14:anchorId="1D753D58">
                                  <v:shape id="_x0000_i1323" type="#_x0000_t75" style="width:103.5pt;height:24.75pt" o:ole="">
                                    <v:imagedata r:id="rId260" o:title=""/>
                                  </v:shape>
                                  <o:OLEObject Type="Embed" ProgID="Equation.DSMT4" ShapeID="_x0000_i1323" DrawAspect="Content" ObjectID="_1687984787" r:id="rId623"/>
                                </w:object>
                              </w:r>
                            </w:p>
                          </w:tc>
                        </w:tr>
                        <w:tr w:rsidR="00253050" w:rsidRPr="00812195" w14:paraId="53D96482" w14:textId="77777777" w:rsidTr="00BF50DC">
                          <w:trPr>
                            <w:trHeight w:val="595"/>
                          </w:trPr>
                          <w:tc>
                            <w:tcPr>
                              <w:tcW w:w="5022" w:type="dxa"/>
                            </w:tcPr>
                            <w:p w14:paraId="1ECE49F7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85" w:dyaOrig="495" w14:anchorId="35BF09F9">
                                  <v:shape id="_x0000_i1325" type="#_x0000_t75" style="width:104.25pt;height:24.75pt" o:ole="">
                                    <v:imagedata r:id="rId262" o:title=""/>
                                  </v:shape>
                                  <o:OLEObject Type="Embed" ProgID="Equation.DSMT4" ShapeID="_x0000_i1325" DrawAspect="Content" ObjectID="_1687984788" r:id="rId624"/>
                                </w:object>
                              </w:r>
                            </w:p>
                          </w:tc>
                          <w:tc>
                            <w:tcPr>
                              <w:tcW w:w="5022" w:type="dxa"/>
                            </w:tcPr>
                            <w:p w14:paraId="6AF854C8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085" w:dyaOrig="495" w14:anchorId="7CEE675A">
                                  <v:shape id="_x0000_i1327" type="#_x0000_t75" style="width:104.25pt;height:24.75pt" o:ole="">
                                    <v:imagedata r:id="rId264" o:title=""/>
                                  </v:shape>
                                  <o:OLEObject Type="Embed" ProgID="Equation.DSMT4" ShapeID="_x0000_i1327" DrawAspect="Content" ObjectID="_1687984789" r:id="rId625"/>
                                </w:object>
                              </w:r>
                            </w:p>
                          </w:tc>
                        </w:tr>
                      </w:tbl>
                      <w:p w14:paraId="55F19FC6" w14:textId="0C85C14B" w:rsidR="00253050" w:rsidRPr="00812195" w:rsidRDefault="00BF50DC" w:rsidP="00812195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1219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A6"/>
                        </w:r>
                        <w:r w:rsidRPr="0081219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Giá </w:t>
                        </w:r>
                        <w:r w:rsidR="00253050" w:rsidRPr="0081219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trị lượng giác của các góc bù nhau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05"/>
                          <w:gridCol w:w="5008"/>
                        </w:tblGrid>
                        <w:tr w:rsidR="00253050" w:rsidRPr="00812195" w14:paraId="5C06F7CA" w14:textId="77777777" w:rsidTr="00E22290">
                          <w:tc>
                            <w:tcPr>
                              <w:tcW w:w="5220" w:type="dxa"/>
                            </w:tcPr>
                            <w:p w14:paraId="318B52E3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115" w:dyaOrig="495" w14:anchorId="60FFD5FD">
                                  <v:shape id="_x0000_i1329" type="#_x0000_t75" style="width:105.75pt;height:24.75pt" o:ole="">
                                    <v:imagedata r:id="rId266" o:title=""/>
                                  </v:shape>
                                  <o:OLEObject Type="Embed" ProgID="Equation.DSMT4" ShapeID="_x0000_i1329" DrawAspect="Content" ObjectID="_1687984790" r:id="rId626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48F78DC7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370" w:dyaOrig="495" w14:anchorId="51C13322">
                                  <v:shape id="_x0000_i1331" type="#_x0000_t75" style="width:118.5pt;height:24.75pt" o:ole="">
                                    <v:imagedata r:id="rId268" o:title=""/>
                                  </v:shape>
                                  <o:OLEObject Type="Embed" ProgID="Equation.DSMT4" ShapeID="_x0000_i1331" DrawAspect="Content" ObjectID="_1687984791" r:id="rId627"/>
                                </w:object>
                              </w:r>
                            </w:p>
                          </w:tc>
                        </w:tr>
                        <w:tr w:rsidR="00253050" w:rsidRPr="00812195" w14:paraId="2D9247C1" w14:textId="77777777" w:rsidTr="00E22290">
                          <w:tc>
                            <w:tcPr>
                              <w:tcW w:w="5220" w:type="dxa"/>
                            </w:tcPr>
                            <w:p w14:paraId="125CDAD3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340" w:dyaOrig="495" w14:anchorId="7BD39297">
                                  <v:shape id="_x0000_i1333" type="#_x0000_t75" style="width:117pt;height:24.75pt" o:ole="">
                                    <v:imagedata r:id="rId270" o:title=""/>
                                  </v:shape>
                                  <o:OLEObject Type="Embed" ProgID="Equation.DSMT4" ShapeID="_x0000_i1333" DrawAspect="Content" ObjectID="_1687984792" r:id="rId628"/>
                                </w:object>
                              </w:r>
                            </w:p>
                          </w:tc>
                          <w:tc>
                            <w:tcPr>
                              <w:tcW w:w="5220" w:type="dxa"/>
                            </w:tcPr>
                            <w:p w14:paraId="0F438D59" w14:textId="77777777" w:rsidR="00253050" w:rsidRPr="00812195" w:rsidRDefault="00253050" w:rsidP="008D3FF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12195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2340" w:dyaOrig="495" w14:anchorId="7EAB92A1">
                                  <v:shape id="_x0000_i1335" type="#_x0000_t75" style="width:117pt;height:24.75pt" o:ole="">
                                    <v:imagedata r:id="rId272" o:title=""/>
                                  </v:shape>
                                  <o:OLEObject Type="Embed" ProgID="Equation.DSMT4" ShapeID="_x0000_i1335" DrawAspect="Content" ObjectID="_1687984793" r:id="rId629"/>
                                </w:object>
                              </w:r>
                            </w:p>
                          </w:tc>
                        </w:tr>
                      </w:tbl>
                      <w:p w14:paraId="0A288699" w14:textId="77777777" w:rsidR="00253050" w:rsidRPr="00812195" w:rsidRDefault="00253050" w:rsidP="00812195">
                        <w:pPr>
                          <w:pStyle w:val="ListParagraph"/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43DA618" w14:textId="77777777" w:rsidR="00253050" w:rsidRPr="00812195" w:rsidRDefault="00253050" w:rsidP="00812195">
                        <w:pPr>
                          <w:pStyle w:val="ListParagraph"/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4C199CE4" w14:textId="77777777" w:rsidR="00253050" w:rsidRPr="00812195" w:rsidRDefault="00253050" w:rsidP="00812195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25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6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7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8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286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29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30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31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C7F36D7" w14:textId="77777777" w:rsidR="00253050" w:rsidRPr="002F2C93" w:rsidRDefault="00253050" w:rsidP="00253050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Hai góc phụ nhau, hai góc bù nhau </w:t>
                                  </w:r>
                                </w:p>
                                <w:p w14:paraId="03FA6C33" w14:textId="77777777" w:rsidR="00253050" w:rsidRPr="00F64434" w:rsidRDefault="00253050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09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7777777" w:rsidR="00253050" w:rsidRPr="00B26177" w:rsidRDefault="00253050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F53BAC8" w14:textId="4007CDF2" w:rsidR="008D160D" w:rsidRPr="00B26177" w:rsidRDefault="00253050" w:rsidP="00B2617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="008D160D"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Cho </w:t>
      </w:r>
      <w:r w:rsidR="008D160D" w:rsidRPr="00B26177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202" w:dyaOrig="288" w14:anchorId="63B91341">
          <v:shape id="_x0000_i1336" type="#_x0000_t75" style="width:60pt;height:14.25pt" o:ole="">
            <v:imagedata r:id="rId630" o:title=""/>
          </v:shape>
          <o:OLEObject Type="Embed" ProgID="Equation.DSMT4" ShapeID="_x0000_i1336" DrawAspect="Content" ObjectID="_1687984426" r:id="rId631"/>
        </w:object>
      </w:r>
      <w:r w:rsidR="008D160D" w:rsidRPr="00B26177">
        <w:rPr>
          <w:rFonts w:ascii="Chu Van An" w:hAnsi="Chu Van An" w:cs="Chu Van An"/>
          <w:color w:val="000000" w:themeColor="text1"/>
          <w:sz w:val="24"/>
          <w:szCs w:val="24"/>
        </w:rPr>
        <w:t>. Khẳng định nào sau đây đúng?</w:t>
      </w:r>
    </w:p>
    <w:p w14:paraId="7A317114" w14:textId="6F5BACD9" w:rsidR="008D160D" w:rsidRPr="00B26177" w:rsidRDefault="001E4851" w:rsidP="00B2617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lastRenderedPageBreak/>
        <w:t>Ⓐ.</w:t>
      </w:r>
      <w:r w:rsidR="008D160D"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8D160D"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2104" w:dyaOrig="388" w14:anchorId="4E249109">
          <v:shape id="_x0000_i1337" type="#_x0000_t75" style="width:105pt;height:19.5pt" o:ole="">
            <v:imagedata r:id="rId632" o:title=""/>
          </v:shape>
          <o:OLEObject Type="Embed" ProgID="Equation.DSMT4" ShapeID="_x0000_i1337" DrawAspect="Content" ObjectID="_1687984427" r:id="rId633"/>
        </w:object>
      </w:r>
      <w:r w:rsidR="008D160D" w:rsidRPr="00B26177">
        <w:rPr>
          <w:rFonts w:ascii="Chu Van An" w:hAnsi="Chu Van An" w:cs="Chu Van An"/>
          <w:color w:val="0000CC"/>
          <w:sz w:val="24"/>
          <w:szCs w:val="24"/>
        </w:rPr>
        <w:t>.</w:t>
      </w:r>
      <w:r w:rsidR="008D160D" w:rsidRPr="00B26177">
        <w:rPr>
          <w:rFonts w:ascii="Chu Van An" w:hAnsi="Chu Van An" w:cs="Chu Van An"/>
          <w:color w:val="0000CC"/>
          <w:sz w:val="24"/>
          <w:szCs w:val="24"/>
        </w:rPr>
        <w:tab/>
      </w:r>
      <w:r w:rsidRPr="001E4851">
        <w:rPr>
          <w:rFonts w:ascii="MS PMincho" w:eastAsia="MS PMincho" w:hAnsi="MS PMincho" w:cs="Chu Van An"/>
          <w:b/>
          <w:color w:val="0000FF"/>
          <w:sz w:val="24"/>
          <w:szCs w:val="24"/>
          <w:u w:val="single"/>
        </w:rPr>
        <w:t>Ⓑ.</w:t>
      </w:r>
      <w:r w:rsidR="008D160D"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8D160D"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1953" w:dyaOrig="388" w14:anchorId="6BDCD9BD">
          <v:shape id="_x0000_i1338" type="#_x0000_t75" style="width:97.5pt;height:19.5pt" o:ole="">
            <v:imagedata r:id="rId634" o:title=""/>
          </v:shape>
          <o:OLEObject Type="Embed" ProgID="Equation.DSMT4" ShapeID="_x0000_i1338" DrawAspect="Content" ObjectID="_1687984428" r:id="rId635"/>
        </w:object>
      </w:r>
      <w:r w:rsidR="008D160D" w:rsidRPr="00B26177">
        <w:rPr>
          <w:rFonts w:ascii="Chu Van An" w:hAnsi="Chu Van An" w:cs="Chu Van An"/>
          <w:color w:val="0000CC"/>
          <w:sz w:val="24"/>
          <w:szCs w:val="24"/>
        </w:rPr>
        <w:t>.</w:t>
      </w:r>
    </w:p>
    <w:p w14:paraId="55CC1828" w14:textId="35EBFB84" w:rsidR="008D160D" w:rsidRPr="00B26177" w:rsidRDefault="001E4851" w:rsidP="00B2617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CC"/>
          <w:sz w:val="24"/>
          <w:szCs w:val="24"/>
        </w:rPr>
      </w:pPr>
      <w:r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8D160D"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8D160D"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2066" w:dyaOrig="426" w14:anchorId="129A0ED7">
          <v:shape id="_x0000_i1339" type="#_x0000_t75" style="width:103.5pt;height:21pt" o:ole="">
            <v:imagedata r:id="rId636" o:title=""/>
          </v:shape>
          <o:OLEObject Type="Embed" ProgID="Equation.DSMT4" ShapeID="_x0000_i1339" DrawAspect="Content" ObjectID="_1687984429" r:id="rId637"/>
        </w:object>
      </w:r>
      <w:r w:rsidR="008D160D" w:rsidRPr="00B26177">
        <w:rPr>
          <w:rFonts w:ascii="Chu Van An" w:hAnsi="Chu Van An" w:cs="Chu Van An"/>
          <w:color w:val="0000CC"/>
          <w:sz w:val="24"/>
          <w:szCs w:val="24"/>
        </w:rPr>
        <w:t>.</w:t>
      </w:r>
      <w:r w:rsidR="008D160D" w:rsidRPr="00B26177">
        <w:rPr>
          <w:rFonts w:ascii="Chu Van An" w:hAnsi="Chu Van An" w:cs="Chu Van An"/>
          <w:color w:val="0000CC"/>
          <w:sz w:val="24"/>
          <w:szCs w:val="24"/>
        </w:rPr>
        <w:tab/>
      </w:r>
      <w:r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8D160D" w:rsidRPr="00B26177">
        <w:rPr>
          <w:rFonts w:ascii="Chu Van An" w:hAnsi="Chu Van An" w:cs="Chu Van An"/>
          <w:b/>
          <w:color w:val="0000CC"/>
          <w:sz w:val="24"/>
          <w:szCs w:val="24"/>
        </w:rPr>
        <w:t xml:space="preserve"> </w:t>
      </w:r>
      <w:r w:rsidR="008D160D" w:rsidRPr="00B26177">
        <w:rPr>
          <w:rFonts w:ascii="Chu Van An" w:hAnsi="Chu Van An" w:cs="Chu Van An"/>
          <w:color w:val="0000CC"/>
          <w:position w:val="-14"/>
          <w:sz w:val="24"/>
          <w:szCs w:val="24"/>
        </w:rPr>
        <w:object w:dxaOrig="2104" w:dyaOrig="401" w14:anchorId="3B38063A">
          <v:shape id="_x0000_i1340" type="#_x0000_t75" style="width:105pt;height:20.25pt" o:ole="">
            <v:imagedata r:id="rId638" o:title=""/>
          </v:shape>
          <o:OLEObject Type="Embed" ProgID="Equation.DSMT4" ShapeID="_x0000_i1340" DrawAspect="Content" ObjectID="_1687984430" r:id="rId639"/>
        </w:object>
      </w:r>
      <w:r w:rsidR="008D160D" w:rsidRPr="00B26177">
        <w:rPr>
          <w:rFonts w:ascii="Chu Van An" w:hAnsi="Chu Van An" w:cs="Chu Van An"/>
          <w:color w:val="0000CC"/>
          <w:sz w:val="24"/>
          <w:szCs w:val="24"/>
        </w:rPr>
        <w:t>.</w:t>
      </w:r>
    </w:p>
    <w:p w14:paraId="2274ADD9" w14:textId="7390597C" w:rsidR="00253050" w:rsidRPr="00B26177" w:rsidRDefault="008D160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53050"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198599A" w14:textId="2F1DD451" w:rsidR="008D160D" w:rsidRPr="00B26177" w:rsidRDefault="00253050" w:rsidP="00B26177">
      <w:pPr>
        <w:spacing w:line="240" w:lineRule="auto"/>
        <w:ind w:left="426"/>
        <w:rPr>
          <w:rFonts w:ascii="Chu Van An" w:hAnsi="Chu Van An" w:cs="Chu Van An"/>
          <w:color w:val="00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sym w:font="Wingdings" w:char="F09F"/>
      </w:r>
      <w:r w:rsidRPr="00B26177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  <w:r w:rsidR="008D160D" w:rsidRPr="00B26177">
        <w:rPr>
          <w:rFonts w:ascii="Chu Van An" w:hAnsi="Chu Van An" w:cs="Chu Van An"/>
          <w:color w:val="000000"/>
          <w:sz w:val="24"/>
          <w:szCs w:val="24"/>
        </w:rPr>
        <w:t xml:space="preserve">Vì </w:t>
      </w:r>
      <w:r w:rsidR="008D160D" w:rsidRPr="00B26177">
        <w:rPr>
          <w:rFonts w:ascii="Chu Van An" w:hAnsi="Chu Van An" w:cs="Chu Van An"/>
          <w:position w:val="-6"/>
          <w:sz w:val="24"/>
          <w:szCs w:val="24"/>
        </w:rPr>
        <w:object w:dxaOrig="240" w:dyaOrig="225" w14:anchorId="5C1AE973">
          <v:shape id="_x0000_i1341" type="#_x0000_t75" style="width:12pt;height:11.25pt" o:ole="">
            <v:imagedata r:id="rId640" o:title=""/>
          </v:shape>
          <o:OLEObject Type="Embed" ProgID="Equation.DSMT4" ShapeID="_x0000_i1341" DrawAspect="Content" ObjectID="_1687984431" r:id="rId641"/>
        </w:object>
      </w:r>
      <w:r w:rsidR="008D160D" w:rsidRPr="00B2617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="008D160D" w:rsidRPr="00B26177">
        <w:rPr>
          <w:rFonts w:ascii="Chu Van An" w:hAnsi="Chu Van An" w:cs="Chu Van An"/>
          <w:position w:val="-14"/>
          <w:sz w:val="24"/>
          <w:szCs w:val="24"/>
        </w:rPr>
        <w:object w:dxaOrig="915" w:dyaOrig="405" w14:anchorId="0F7AB5AD">
          <v:shape id="_x0000_i1342" type="#_x0000_t75" style="width:45.75pt;height:20.25pt" o:ole="">
            <v:imagedata r:id="rId642" o:title=""/>
          </v:shape>
          <o:OLEObject Type="Embed" ProgID="Equation.DSMT4" ShapeID="_x0000_i1342" DrawAspect="Content" ObjectID="_1687984432" r:id="rId643"/>
        </w:object>
      </w:r>
      <w:r w:rsidR="008D160D" w:rsidRPr="00B26177">
        <w:rPr>
          <w:rFonts w:ascii="Chu Van An" w:hAnsi="Chu Van An" w:cs="Chu Van An"/>
          <w:color w:val="000000"/>
          <w:sz w:val="24"/>
          <w:szCs w:val="24"/>
        </w:rPr>
        <w:t xml:space="preserve"> là hai cung phụ nhau nên theo tính chất giá trị lượng giác của hai cung phụ nhau ta có đáp án B đúng.</w:t>
      </w:r>
    </w:p>
    <w:p w14:paraId="64E9F50D" w14:textId="28D6F1FB" w:rsidR="008D160D" w:rsidRDefault="008D160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00" w:type="dxa"/>
        <w:tblInd w:w="25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045"/>
      </w:tblGrid>
      <w:tr w:rsidR="00776155" w:rsidRPr="00297089" w14:paraId="5C09BA1A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C3EEE7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1:</w:t>
            </w:r>
            <w:r w:rsidRPr="00B26177">
              <w:rPr>
                <w:rFonts w:ascii="Chu Van An" w:hAnsi="Chu Van An" w:cs="Chu Van An"/>
                <w:sz w:val="24"/>
                <w:szCs w:val="24"/>
                <w:lang w:val="sv-SE"/>
              </w:rPr>
              <w:t>Tính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sz w:val="24"/>
                <w:szCs w:val="24"/>
                <w:lang w:val="sv-SE"/>
              </w:rPr>
              <w:t>giá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trị biểu thức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75" w:dyaOrig="285" w14:anchorId="09FC6903">
                <v:shape id="_x0000_i1343" type="#_x0000_t75" style="width:168.75pt;height:14.25pt" o:ole="">
                  <v:imagedata r:id="rId644" o:title=""/>
                </v:shape>
                <o:OLEObject Type="Embed" ProgID="Equation.DSMT4" ShapeID="_x0000_i1343" DrawAspect="Content" ObjectID="_1687984433" r:id="rId645"/>
              </w:object>
            </w:r>
          </w:p>
          <w:p w14:paraId="20B0EB70" w14:textId="214F0FBF" w:rsidR="00776155" w:rsidRPr="00655851" w:rsidRDefault="00776155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55" w:dyaOrig="270" w14:anchorId="33553D2E">
                <v:shape id="_x0000_i1344" type="#_x0000_t75" style="width:27.75pt;height:13.5pt" o:ole="">
                  <v:imagedata r:id="rId646" o:title=""/>
                </v:shape>
                <o:OLEObject Type="Embed" ProgID="Equation.DSMT4" ShapeID="_x0000_i1344" DrawAspect="Content" ObjectID="_1687984434" r:id="rId64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6818E42D">
                <v:shape id="_x0000_i1345" type="#_x0000_t75" style="width:30.75pt;height:14.25pt" o:ole="">
                  <v:imagedata r:id="rId648" o:title=""/>
                </v:shape>
                <o:OLEObject Type="Embed" ProgID="Equation.DSMT4" ShapeID="_x0000_i1345" DrawAspect="Content" ObjectID="_1687984435" r:id="rId64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750" w:dyaOrig="360" w14:anchorId="1DF683B7">
                <v:shape id="_x0000_i1346" type="#_x0000_t75" style="width:37.5pt;height:18pt" o:ole="">
                  <v:imagedata r:id="rId650" o:title=""/>
                </v:shape>
                <o:OLEObject Type="Embed" ProgID="Equation.DSMT4" ShapeID="_x0000_i1346" DrawAspect="Content" ObjectID="_1687984436" r:id="rId65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900" w:dyaOrig="360" w14:anchorId="1527D681">
                <v:shape id="_x0000_i1347" type="#_x0000_t75" style="width:45pt;height:18pt" o:ole="">
                  <v:imagedata r:id="rId652" o:title=""/>
                </v:shape>
                <o:OLEObject Type="Embed" ProgID="Equation.DSMT4" ShapeID="_x0000_i1347" DrawAspect="Content" ObjectID="_1687984437" r:id="rId65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E44E128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7EA195" w14:textId="77777777" w:rsidR="00776155" w:rsidRPr="00297089" w:rsidRDefault="00776155" w:rsidP="0029651C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776155" w:rsidRPr="00297089" w14:paraId="5D4C1C92" w14:textId="77777777" w:rsidTr="00776155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3563B7" w14:textId="77777777" w:rsidR="00776155" w:rsidRPr="00B26177" w:rsidRDefault="00776155" w:rsidP="0029651C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2:</w: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Biết </w:t>
            </w:r>
            <w:r w:rsidRPr="00B26177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345CD03B">
                <v:shape id="_x0000_i1348" type="#_x0000_t75" style="width:40.5pt;height:16.5pt" o:ole="">
                  <v:imagedata r:id="rId654" o:title=""/>
                </v:shape>
                <o:OLEObject Type="Embed" ProgID="Equation.DSMT4" ShapeID="_x0000_i1348" DrawAspect="Content" ObjectID="_1687984438" r:id="rId65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ba góc của tam giác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67AD3834">
                <v:shape id="_x0000_i1349" type="#_x0000_t75" style="width:28.5pt;height:13.5pt" o:ole="">
                  <v:imagedata r:id="rId656" o:title=""/>
                </v:shape>
                <o:OLEObject Type="Embed" ProgID="Equation.DSMT4" ShapeID="_x0000_i1349" DrawAspect="Content" ObjectID="_1687984439" r:id="rId65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mệnh đề nào sau đây là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đúng</w: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273F4F61" w14:textId="43581EB9" w:rsidR="00776155" w:rsidRPr="00655851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45" w:dyaOrig="390" w14:anchorId="7B521BBF">
                <v:shape id="_x0000_i1350" type="#_x0000_t75" style="width:92.25pt;height:19.5pt" o:ole="">
                  <v:imagedata r:id="rId658" o:title=""/>
                </v:shape>
                <o:OLEObject Type="Embed" ProgID="Equation.DSMT4" ShapeID="_x0000_i1350" DrawAspect="Content" ObjectID="_1687984440" r:id="rId65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40" w:dyaOrig="390" w14:anchorId="17FF6E11">
                <v:shape id="_x0000_i1351" type="#_x0000_t75" style="width:102pt;height:19.5pt" o:ole="">
                  <v:imagedata r:id="rId660" o:title=""/>
                </v:shape>
                <o:OLEObject Type="Embed" ProgID="Equation.DSMT4" ShapeID="_x0000_i1351" DrawAspect="Content" ObjectID="_1687984441" r:id="rId66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2D5054B" w14:textId="56CF43EA" w:rsidR="00776155" w:rsidRPr="00655851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30" w:dyaOrig="390" w14:anchorId="3D2E496F">
                <v:shape id="_x0000_i1352" type="#_x0000_t75" style="width:91.5pt;height:19.5pt" o:ole="">
                  <v:imagedata r:id="rId662" o:title=""/>
                </v:shape>
                <o:OLEObject Type="Embed" ProgID="Equation.DSMT4" ShapeID="_x0000_i1352" DrawAspect="Content" ObjectID="_1687984442" r:id="rId66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10" w:dyaOrig="390" w14:anchorId="33C3F733">
                <v:shape id="_x0000_i1353" type="#_x0000_t75" style="width:100.5pt;height:19.5pt" o:ole="">
                  <v:imagedata r:id="rId664" o:title=""/>
                </v:shape>
                <o:OLEObject Type="Embed" ProgID="Equation.DSMT4" ShapeID="_x0000_i1353" DrawAspect="Content" ObjectID="_1687984443" r:id="rId66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138EBE9" w14:textId="77777777" w:rsidR="00776155" w:rsidRPr="00297089" w:rsidRDefault="00776155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BEFF11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6699BB6E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F0F9E9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Cho</w:t>
            </w:r>
            <w:r w:rsidRPr="00B26177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245" w:dyaOrig="315" w14:anchorId="7FEF2B20">
                <v:shape id="_x0000_i1354" type="#_x0000_t75" style="width:62.25pt;height:15.75pt" o:ole="">
                  <v:imagedata r:id="rId666" o:title=""/>
                </v:shape>
                <o:OLEObject Type="Embed" ProgID="Equation.DSMT4" ShapeID="_x0000_i1354" DrawAspect="Content" ObjectID="_1687984444" r:id="rId66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 Khẳng định nào sau đây đúng?</w:t>
            </w:r>
          </w:p>
          <w:p w14:paraId="76B0368F" w14:textId="4CB1CD06" w:rsidR="00776155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6"/>
                <w:sz w:val="24"/>
                <w:szCs w:val="24"/>
              </w:rPr>
              <w:object w:dxaOrig="2040" w:dyaOrig="435" w14:anchorId="15567565">
                <v:shape id="_x0000_i1355" type="#_x0000_t75" style="width:102pt;height:21.75pt" o:ole="">
                  <v:imagedata r:id="rId668" o:title=""/>
                </v:shape>
                <o:OLEObject Type="Embed" ProgID="Equation.DSMT4" ShapeID="_x0000_i1355" DrawAspect="Content" ObjectID="_1687984445" r:id="rId66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</w:p>
          <w:p w14:paraId="612A00C3" w14:textId="442D605D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6"/>
                <w:sz w:val="24"/>
                <w:szCs w:val="24"/>
              </w:rPr>
              <w:object w:dxaOrig="2205" w:dyaOrig="435" w14:anchorId="30E26674">
                <v:shape id="_x0000_i1356" type="#_x0000_t75" style="width:110.25pt;height:21.75pt" o:ole="">
                  <v:imagedata r:id="rId670" o:title=""/>
                </v:shape>
                <o:OLEObject Type="Embed" ProgID="Equation.DSMT4" ShapeID="_x0000_i1356" DrawAspect="Content" ObjectID="_1687984446" r:id="rId67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6"/>
                <w:sz w:val="24"/>
                <w:szCs w:val="24"/>
              </w:rPr>
              <w:object w:dxaOrig="2040" w:dyaOrig="435" w14:anchorId="788143E8">
                <v:shape id="_x0000_i1357" type="#_x0000_t75" style="width:102pt;height:21.75pt" o:ole="">
                  <v:imagedata r:id="rId672" o:title=""/>
                </v:shape>
                <o:OLEObject Type="Embed" ProgID="Equation.DSMT4" ShapeID="_x0000_i1357" DrawAspect="Content" ObjectID="_1687984447" r:id="rId67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36C1993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1DE2FD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4A338CAE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B85BA7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Giá trị </w:t>
            </w:r>
            <w:r w:rsidRPr="00B2617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665" w:dyaOrig="330" w14:anchorId="12171E55">
                <v:shape id="_x0000_i1358" type="#_x0000_t75" style="width:83.25pt;height:16.5pt" o:ole="">
                  <v:imagedata r:id="rId674" o:title=""/>
                </v:shape>
                <o:OLEObject Type="Embed" ProgID="Equation.DSMT4" ShapeID="_x0000_i1358" DrawAspect="Content" ObjectID="_1687984448" r:id="rId67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bằng bao nhiêu?</w:t>
            </w:r>
          </w:p>
          <w:p w14:paraId="65A0F6B3" w14:textId="15BA6ADA" w:rsidR="00776155" w:rsidRPr="00B26177" w:rsidRDefault="00776155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375" w:dyaOrig="345" w14:anchorId="1BF370E2">
                <v:shape id="_x0000_i1359" type="#_x0000_t75" style="width:18.75pt;height:17.25pt" o:ole="">
                  <v:imagedata r:id="rId676" o:title=""/>
                </v:shape>
                <o:OLEObject Type="Embed" ProgID="Equation.DSMT4" ShapeID="_x0000_i1359" DrawAspect="Content" ObjectID="_1687984449" r:id="rId67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</w:rPr>
              <w:object w:dxaOrig="360" w:dyaOrig="360" w14:anchorId="653E44F2">
                <v:shape id="_x0000_i1360" type="#_x0000_t75" style="width:18pt;height:18pt" o:ole="">
                  <v:imagedata r:id="rId678" o:title=""/>
                </v:shape>
                <o:OLEObject Type="Embed" ProgID="Equation.DSMT4" ShapeID="_x0000_i1360" DrawAspect="Content" ObjectID="_1687984450" r:id="rId67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8"/>
                <w:sz w:val="24"/>
                <w:szCs w:val="24"/>
              </w:rPr>
              <w:object w:dxaOrig="195" w:dyaOrig="285" w14:anchorId="20E7F69F">
                <v:shape id="_x0000_i1361" type="#_x0000_t75" style="width:9.75pt;height:14.25pt" o:ole="">
                  <v:imagedata r:id="rId680" o:title=""/>
                </v:shape>
                <o:OLEObject Type="Embed" ProgID="Equation.DSMT4" ShapeID="_x0000_i1361" DrawAspect="Content" ObjectID="_1687984451" r:id="rId68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35" w:dyaOrig="255" w14:anchorId="7DECEB27">
                <v:shape id="_x0000_i1362" type="#_x0000_t75" style="width:6.75pt;height:12.75pt" o:ole="">
                  <v:imagedata r:id="rId682" o:title=""/>
                </v:shape>
                <o:OLEObject Type="Embed" ProgID="Equation.DSMT4" ShapeID="_x0000_i1362" DrawAspect="Content" ObjectID="_1687984452" r:id="rId68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25137B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694974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0FC584AF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A8C920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5: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25" w14:anchorId="05063C9F">
                <v:shape id="_x0000_i1363" type="#_x0000_t75" style="width:12pt;height:11.25pt" o:ole="">
                  <v:imagedata r:id="rId684" o:title=""/>
                </v:shape>
                <o:OLEObject Type="Embed" ProgID="Equation.DSMT4" ShapeID="_x0000_i1363" DrawAspect="Content" ObjectID="_1687984453" r:id="rId68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góc tù. Điều khẳng định nào sau đây là đúng?</w:t>
            </w:r>
          </w:p>
          <w:p w14:paraId="0438A945" w14:textId="7C79F50D" w:rsidR="00776155" w:rsidRPr="00B26177" w:rsidRDefault="00776155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00" w:dyaOrig="285" w14:anchorId="5B504034">
                <v:shape id="_x0000_i1364" type="#_x0000_t75" style="width:45pt;height:14.25pt" o:ole="">
                  <v:imagedata r:id="rId686" o:title=""/>
                </v:shape>
                <o:OLEObject Type="Embed" ProgID="Equation.DSMT4" ShapeID="_x0000_i1364" DrawAspect="Content" ObjectID="_1687984454" r:id="rId68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45" w:dyaOrig="285" w14:anchorId="30BBFDAF">
                <v:shape id="_x0000_i1365" type="#_x0000_t75" style="width:47.25pt;height:14.25pt" o:ole="">
                  <v:imagedata r:id="rId688" o:title=""/>
                </v:shape>
                <o:OLEObject Type="Embed" ProgID="Equation.DSMT4" ShapeID="_x0000_i1365" DrawAspect="Content" ObjectID="_1687984455" r:id="rId68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15" w:dyaOrig="285" w14:anchorId="36FFE08A">
                <v:shape id="_x0000_i1366" type="#_x0000_t75" style="width:45.75pt;height:14.25pt" o:ole="">
                  <v:imagedata r:id="rId690" o:title=""/>
                </v:shape>
                <o:OLEObject Type="Embed" ProgID="Equation.DSMT4" ShapeID="_x0000_i1366" DrawAspect="Content" ObjectID="_1687984456" r:id="rId69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15" w:dyaOrig="285" w14:anchorId="1155F04B">
                <v:shape id="_x0000_i1367" type="#_x0000_t75" style="width:45.75pt;height:14.25pt" o:ole="">
                  <v:imagedata r:id="rId692" o:title=""/>
                </v:shape>
                <o:OLEObject Type="Embed" ProgID="Equation.DSMT4" ShapeID="_x0000_i1367" DrawAspect="Content" ObjectID="_1687984457" r:id="rId69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CC26AFA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8EA10F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3EE6DB11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7FE4F3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Trong các đẳng thức sau, đẳng thức nào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07EFAAB" w14:textId="1A9DDDA1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8"/>
                <w:sz w:val="24"/>
                <w:szCs w:val="24"/>
              </w:rPr>
              <w:object w:dxaOrig="1800" w:dyaOrig="330" w14:anchorId="28F01EC7">
                <v:shape id="_x0000_i1368" type="#_x0000_t75" style="width:90pt;height:16.5pt" o:ole="">
                  <v:imagedata r:id="rId694" o:title=""/>
                </v:shape>
                <o:OLEObject Type="Embed" ProgID="Equation.DSMT4" ShapeID="_x0000_i1368" DrawAspect="Content" ObjectID="_1687984458" r:id="rId69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8"/>
                <w:sz w:val="24"/>
                <w:szCs w:val="24"/>
              </w:rPr>
              <w:object w:dxaOrig="1995" w:dyaOrig="330" w14:anchorId="1ED96E3E">
                <v:shape id="_x0000_i1369" type="#_x0000_t75" style="width:99.75pt;height:16.5pt" o:ole="">
                  <v:imagedata r:id="rId696" o:title=""/>
                </v:shape>
                <o:OLEObject Type="Embed" ProgID="Equation.DSMT4" ShapeID="_x0000_i1369" DrawAspect="Content" ObjectID="_1687984459" r:id="rId69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635B65" w14:textId="34C883E7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8"/>
                <w:sz w:val="24"/>
                <w:szCs w:val="24"/>
              </w:rPr>
              <w:object w:dxaOrig="2355" w:dyaOrig="330" w14:anchorId="166711F9">
                <v:shape id="_x0000_i1370" type="#_x0000_t75" style="width:117.75pt;height:16.5pt" o:ole="">
                  <v:imagedata r:id="rId698" o:title=""/>
                </v:shape>
                <o:OLEObject Type="Embed" ProgID="Equation.DSMT4" ShapeID="_x0000_i1370" DrawAspect="Content" ObjectID="_1687984460" r:id="rId69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26"/>
                <w:sz w:val="24"/>
                <w:szCs w:val="24"/>
              </w:rPr>
              <w:object w:dxaOrig="2550" w:dyaOrig="675" w14:anchorId="0B2941F2">
                <v:shape id="_x0000_i1371" type="#_x0000_t75" style="width:127.5pt;height:33.75pt" o:ole="">
                  <v:imagedata r:id="rId700" o:title=""/>
                </v:shape>
                <o:OLEObject Type="Embed" ProgID="Equation.DSMT4" ShapeID="_x0000_i1371" DrawAspect="Content" ObjectID="_1687984461" r:id="rId70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B61379" w14:textId="77777777" w:rsidR="00776155" w:rsidRPr="00297089" w:rsidRDefault="00776155" w:rsidP="0029651C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15E45F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5301EB87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6EEAC0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Trong các đẳng thức sau, đẳng thức nào đúng?</w:t>
            </w:r>
          </w:p>
          <w:p w14:paraId="6F309DD7" w14:textId="480DB2B7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2160" w:dyaOrig="435" w14:anchorId="48D39524">
                <v:shape id="_x0000_i1372" type="#_x0000_t75" style="width:108pt;height:21.75pt" o:ole="">
                  <v:imagedata r:id="rId702" o:title=""/>
                </v:shape>
                <o:OLEObject Type="Embed" ProgID="Equation.DSMT4" ShapeID="_x0000_i1372" DrawAspect="Content" ObjectID="_1687984462" r:id="rId70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2325" w:dyaOrig="435" w14:anchorId="780D50B4">
                <v:shape id="_x0000_i1373" type="#_x0000_t75" style="width:116.25pt;height:21.75pt" o:ole="">
                  <v:imagedata r:id="rId704" o:title=""/>
                </v:shape>
                <o:OLEObject Type="Embed" ProgID="Equation.DSMT4" ShapeID="_x0000_i1373" DrawAspect="Content" ObjectID="_1687984463" r:id="rId70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2435FF" w14:textId="3BFED3C1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2295" w:dyaOrig="435" w14:anchorId="31DE064C">
                <v:shape id="_x0000_i1374" type="#_x0000_t75" style="width:114.75pt;height:21.75pt" o:ole="">
                  <v:imagedata r:id="rId706" o:title=""/>
                </v:shape>
                <o:OLEObject Type="Embed" ProgID="Equation.DSMT4" ShapeID="_x0000_i1374" DrawAspect="Content" ObjectID="_1687984464" r:id="rId70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2115" w:dyaOrig="435" w14:anchorId="2DA463A8">
                <v:shape id="_x0000_i1375" type="#_x0000_t75" style="width:105.75pt;height:21.75pt" o:ole="">
                  <v:imagedata r:id="rId708" o:title=""/>
                </v:shape>
                <o:OLEObject Type="Embed" ProgID="Equation.DSMT4" ShapeID="_x0000_i1375" DrawAspect="Content" ObjectID="_1687984465" r:id="rId70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3838E7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EBB16A" w14:textId="77777777" w:rsidR="00776155" w:rsidRPr="00297089" w:rsidRDefault="00776155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0485D942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B5777B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Trong các hệ thức sau, hệ thức nào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</w:rPr>
              <w:t>không đúng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BB57091" w14:textId="608AF79A" w:rsidR="00776155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8"/>
                <w:sz w:val="24"/>
                <w:szCs w:val="24"/>
              </w:rPr>
              <w:object w:dxaOrig="1800" w:dyaOrig="330" w14:anchorId="168FF9E7">
                <v:shape id="_x0000_i1376" type="#_x0000_t75" style="width:90pt;height:16.5pt" o:ole="">
                  <v:imagedata r:id="rId710" o:title=""/>
                </v:shape>
                <o:OLEObject Type="Embed" ProgID="Equation.DSMT4" ShapeID="_x0000_i1376" DrawAspect="Content" ObjectID="_1687984466" r:id="rId71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AC3E13" w14:textId="717CDD9F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3240" w:dyaOrig="435" w14:anchorId="2C72CC8A">
                <v:shape id="_x0000_i1377" type="#_x0000_t75" style="width:162pt;height:21.75pt" o:ole="">
                  <v:imagedata r:id="rId712" o:title=""/>
                </v:shape>
                <o:OLEObject Type="Embed" ProgID="Equation.DSMT4" ShapeID="_x0000_i1377" DrawAspect="Content" ObjectID="_1687984467" r:id="rId71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D618C0" w14:textId="06567300" w:rsidR="00776155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8"/>
                <w:sz w:val="24"/>
                <w:szCs w:val="24"/>
              </w:rPr>
              <w:object w:dxaOrig="3120" w:dyaOrig="330" w14:anchorId="4B1D97C2">
                <v:shape id="_x0000_i1378" type="#_x0000_t75" style="width:156pt;height:16.5pt" o:ole="">
                  <v:imagedata r:id="rId714" o:title=""/>
                </v:shape>
                <o:OLEObject Type="Embed" ProgID="Equation.DSMT4" ShapeID="_x0000_i1378" DrawAspect="Content" ObjectID="_1687984468" r:id="rId71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8039EC" w14:textId="57F20D3E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3255" w:dyaOrig="435" w14:anchorId="4953CE35">
                <v:shape id="_x0000_i1379" type="#_x0000_t75" style="width:162.75pt;height:21.75pt" o:ole="">
                  <v:imagedata r:id="rId716" o:title=""/>
                </v:shape>
                <o:OLEObject Type="Embed" ProgID="Equation.DSMT4" ShapeID="_x0000_i1379" DrawAspect="Content" ObjectID="_1687984469" r:id="rId71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3AC0BE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0100BB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18877525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EC6BDB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các khẳng định sau đây, khẳng định nào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11F270DA" w14:textId="192E82E7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740" w:dyaOrig="285" w14:anchorId="2F1AB433">
                <v:shape id="_x0000_i1380" type="#_x0000_t75" style="width:87pt;height:14.25pt" o:ole="">
                  <v:imagedata r:id="rId718" o:title=""/>
                </v:shape>
                <o:OLEObject Type="Embed" ProgID="Equation.DSMT4" ShapeID="_x0000_i1380" DrawAspect="Content" ObjectID="_1687984470" r:id="rId71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740" w:dyaOrig="285" w14:anchorId="2E7FE66A">
                <v:shape id="_x0000_i1381" type="#_x0000_t75" style="width:87pt;height:14.25pt" o:ole="">
                  <v:imagedata r:id="rId720" o:title=""/>
                </v:shape>
                <o:OLEObject Type="Embed" ProgID="Equation.DSMT4" ShapeID="_x0000_i1381" DrawAspect="Content" ObjectID="_1687984471" r:id="rId72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CE008D4" w14:textId="2E095722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635" w:dyaOrig="285" w14:anchorId="7BB73AD5">
                <v:shape id="_x0000_i1382" type="#_x0000_t75" style="width:81.75pt;height:14.25pt" o:ole="">
                  <v:imagedata r:id="rId722" o:title=""/>
                </v:shape>
                <o:OLEObject Type="Embed" ProgID="Equation.DSMT4" ShapeID="_x0000_i1382" DrawAspect="Content" ObjectID="_1687984472" r:id="rId72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740" w:dyaOrig="285" w14:anchorId="3F5904C6">
                <v:shape id="_x0000_i1383" type="#_x0000_t75" style="width:87pt;height:14.25pt" o:ole="">
                  <v:imagedata r:id="rId724" o:title=""/>
                </v:shape>
                <o:OLEObject Type="Embed" ProgID="Equation.DSMT4" ShapeID="_x0000_i1383" DrawAspect="Content" ObjectID="_1687984473" r:id="rId72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9BF783E" w14:textId="77777777" w:rsidR="00776155" w:rsidRPr="00297089" w:rsidRDefault="00776155" w:rsidP="0029651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74CA73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776155" w:rsidRPr="00297089" w14:paraId="51A75194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A5DE57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Tam giác đều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55190276">
                <v:shape id="_x0000_i1384" type="#_x0000_t75" style="width:27.75pt;height:14.25pt" o:ole="">
                  <v:imagedata r:id="rId726" o:title=""/>
                </v:shape>
                <o:OLEObject Type="Embed" ProgID="Equation.DSMT4" ShapeID="_x0000_i1384" DrawAspect="Content" ObjectID="_1687984474" r:id="rId72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có đường cao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35" w:dyaOrig="255" w14:anchorId="3B803D3D">
                <v:shape id="_x0000_i1385" type="#_x0000_t75" style="width:21.75pt;height:12.75pt" o:ole="">
                  <v:imagedata r:id="rId728" o:title=""/>
                </v:shape>
                <o:OLEObject Type="Embed" ProgID="Equation.DSMT4" ShapeID="_x0000_i1385" DrawAspect="Content" ObjectID="_1687984475" r:id="rId72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 Khẳng định nào sau đây là đúng?</w:t>
            </w:r>
          </w:p>
          <w:p w14:paraId="394F778A" w14:textId="19B99FE9" w:rsidR="00776155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00" w:dyaOrig="660" w14:anchorId="41BA14DE">
                <v:shape id="_x0000_i1386" type="#_x0000_t75" style="width:75pt;height:33pt" o:ole="">
                  <v:imagedata r:id="rId730" o:title=""/>
                </v:shape>
                <o:OLEObject Type="Embed" ProgID="Equation.DSMT4" ShapeID="_x0000_i1386" DrawAspect="Content" ObjectID="_1687984476" r:id="rId73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40" w:dyaOrig="690" w14:anchorId="1ABF5BF9">
                <v:shape id="_x0000_i1387" type="#_x0000_t75" style="width:1in;height:34.5pt" o:ole="">
                  <v:imagedata r:id="rId732" o:title=""/>
                </v:shape>
                <o:OLEObject Type="Embed" ProgID="Equation.DSMT4" ShapeID="_x0000_i1387" DrawAspect="Content" ObjectID="_1687984477" r:id="rId73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A9AAFF" w14:textId="0B4C828D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90" w:dyaOrig="615" w14:anchorId="3A381256">
                <v:shape id="_x0000_i1388" type="#_x0000_t75" style="width:64.5pt;height:30.75pt" o:ole="">
                  <v:imagedata r:id="rId734" o:title=""/>
                </v:shape>
                <o:OLEObject Type="Embed" ProgID="Equation.DSMT4" ShapeID="_x0000_i1388" DrawAspect="Content" ObjectID="_1687984478" r:id="rId73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55" w:dyaOrig="690" w14:anchorId="14242D89">
                <v:shape id="_x0000_i1389" type="#_x0000_t75" style="width:72.75pt;height:34.5pt" o:ole="">
                  <v:imagedata r:id="rId736" o:title=""/>
                </v:shape>
                <o:OLEObject Type="Embed" ProgID="Equation.DSMT4" ShapeID="_x0000_i1389" DrawAspect="Content" ObjectID="_1687984479" r:id="rId73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11C583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D31A5E" w14:textId="77777777" w:rsidR="00776155" w:rsidRPr="00297089" w:rsidRDefault="00776155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5E79D696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F174E8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11: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hai góc nhọn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25" w14:anchorId="4AF38E67">
                <v:shape id="_x0000_i1390" type="#_x0000_t75" style="width:12pt;height:11.25pt" o:ole="">
                  <v:imagedata r:id="rId738" o:title=""/>
                </v:shape>
                <o:OLEObject Type="Embed" ProgID="Equation.DSMT4" ShapeID="_x0000_i1390" DrawAspect="Content" ObjectID="_1687984480" r:id="rId73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0" w:dyaOrig="330" w14:anchorId="7CAAD0A5">
                <v:shape id="_x0000_i1391" type="#_x0000_t75" style="width:12pt;height:16.5pt" o:ole="">
                  <v:imagedata r:id="rId740" o:title=""/>
                </v:shape>
                <o:OLEObject Type="Embed" ProgID="Equation.DSMT4" ShapeID="_x0000_i1391" DrawAspect="Content" ObjectID="_1687984481" r:id="rId74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trong đó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660" w:dyaOrig="330" w14:anchorId="401331DE">
                <v:shape id="_x0000_i1392" type="#_x0000_t75" style="width:33pt;height:16.5pt" o:ole="">
                  <v:imagedata r:id="rId742" o:title=""/>
                </v:shape>
                <o:OLEObject Type="Embed" ProgID="Equation.DSMT4" ShapeID="_x0000_i1392" DrawAspect="Content" ObjectID="_1687984482" r:id="rId74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C1EAF77" w14:textId="6D4B78E7" w:rsidR="00776155" w:rsidRPr="00655851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635" w:dyaOrig="330" w14:anchorId="3B6CE917">
                <v:shape id="_x0000_i1393" type="#_x0000_t75" style="width:81.75pt;height:16.5pt" o:ole="">
                  <v:imagedata r:id="rId744" o:title=""/>
                </v:shape>
                <o:OLEObject Type="Embed" ProgID="Equation.DSMT4" ShapeID="_x0000_i1393" DrawAspect="Content" ObjectID="_1687984483" r:id="rId74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335" w:dyaOrig="330" w14:anchorId="5C36F038">
                <v:shape id="_x0000_i1394" type="#_x0000_t75" style="width:66.75pt;height:16.5pt" o:ole="">
                  <v:imagedata r:id="rId746" o:title=""/>
                </v:shape>
                <o:OLEObject Type="Embed" ProgID="Equation.DSMT4" ShapeID="_x0000_i1394" DrawAspect="Content" ObjectID="_1687984484" r:id="rId74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3E3124" w14:textId="52D39345" w:rsidR="00776155" w:rsidRPr="00655851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290" w:dyaOrig="330" w14:anchorId="42AA7E84">
                <v:shape id="_x0000_i1395" type="#_x0000_t75" style="width:64.5pt;height:16.5pt" o:ole="">
                  <v:imagedata r:id="rId748" o:title=""/>
                </v:shape>
                <o:OLEObject Type="Embed" ProgID="Equation.DSMT4" ShapeID="_x0000_i1395" DrawAspect="Content" ObjectID="_1687984485" r:id="rId74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805" w:dyaOrig="360" w14:anchorId="21C4768E">
                <v:shape id="_x0000_i1396" type="#_x0000_t75" style="width:140.25pt;height:18pt" o:ole="">
                  <v:imagedata r:id="rId750" o:title=""/>
                </v:shape>
                <o:OLEObject Type="Embed" ProgID="Equation.DSMT4" ShapeID="_x0000_i1396" DrawAspect="Content" ObjectID="_1687984486" r:id="rId75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EFDB70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C23BB8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042BADAD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2A230B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0904EEF2">
                <v:shape id="_x0000_i1397" type="#_x0000_t75" style="width:27.75pt;height:14.25pt" o:ole="">
                  <v:imagedata r:id="rId752" o:title=""/>
                </v:shape>
                <o:OLEObject Type="Embed" ProgID="Equation.DSMT4" ShapeID="_x0000_i1397" DrawAspect="Content" ObjectID="_1687984487" r:id="rId75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vuông ở </w:t>
            </w:r>
            <w:r w:rsidRPr="00B26177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D4F66B9">
                <v:shape id="_x0000_i1398" type="#_x0000_t75" style="width:12pt;height:12.75pt" o:ole="">
                  <v:imagedata r:id="rId754" o:title=""/>
                </v:shape>
                <o:OLEObject Type="Embed" ProgID="Equation.DSMT4" ShapeID="_x0000_i1398" DrawAspect="Content" ObjectID="_1687984488" r:id="rId75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có góc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10" w:dyaOrig="360" w14:anchorId="0A249283">
                <v:shape id="_x0000_i1399" type="#_x0000_t75" style="width:40.5pt;height:18pt" o:ole="">
                  <v:imagedata r:id="rId756" o:title=""/>
                </v:shape>
                <o:OLEObject Type="Embed" ProgID="Equation.DSMT4" ShapeID="_x0000_i1399" DrawAspect="Content" ObjectID="_1687984489" r:id="rId75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28F1BB7" w14:textId="1A01DF20" w:rsidR="00776155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40" w:dyaOrig="660" w14:anchorId="3815741F">
                <v:shape id="_x0000_i1400" type="#_x0000_t75" style="width:57pt;height:33pt" o:ole="">
                  <v:imagedata r:id="rId758" o:title=""/>
                </v:shape>
                <o:OLEObject Type="Embed" ProgID="Equation.DSMT4" ShapeID="_x0000_i1400" DrawAspect="Content" ObjectID="_1687984490" r:id="rId75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40" w:dyaOrig="690" w14:anchorId="2A149C82">
                <v:shape id="_x0000_i1401" type="#_x0000_t75" style="width:57pt;height:34.5pt" o:ole="">
                  <v:imagedata r:id="rId760" o:title=""/>
                </v:shape>
                <o:OLEObject Type="Embed" ProgID="Equation.DSMT4" ShapeID="_x0000_i1401" DrawAspect="Content" ObjectID="_1687984491" r:id="rId76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26F03B" w14:textId="4EABD692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90" w:dyaOrig="615" w14:anchorId="73C4F97F">
                <v:shape id="_x0000_i1402" type="#_x0000_t75" style="width:49.5pt;height:30.75pt" o:ole="">
                  <v:imagedata r:id="rId762" o:title=""/>
                </v:shape>
                <o:OLEObject Type="Embed" ProgID="Equation.DSMT4" ShapeID="_x0000_i1402" DrawAspect="Content" ObjectID="_1687984492" r:id="rId76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45" w:dyaOrig="615" w14:anchorId="66A467E8">
                <v:shape id="_x0000_i1403" type="#_x0000_t75" style="width:47.25pt;height:30.75pt" o:ole="">
                  <v:imagedata r:id="rId764" o:title=""/>
                </v:shape>
                <o:OLEObject Type="Embed" ProgID="Equation.DSMT4" ShapeID="_x0000_i1403" DrawAspect="Content" ObjectID="_1687984493" r:id="rId76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DAF37A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BB5EAB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24B0E389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B27A60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13: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Trong các đẳng thức sau đây đẳng thức nào là đúng?</w:t>
            </w:r>
          </w:p>
          <w:p w14:paraId="4C0D7503" w14:textId="39CAF550" w:rsidR="00776155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545" w:dyaOrig="690" w14:anchorId="4C332957">
                <v:shape id="_x0000_i1404" type="#_x0000_t75" style="width:77.25pt;height:34.5pt" o:ole="">
                  <v:imagedata r:id="rId766" o:title=""/>
                </v:shape>
                <o:OLEObject Type="Embed" ProgID="Equation.DSMT4" ShapeID="_x0000_i1404" DrawAspect="Content" ObjectID="_1687984494" r:id="rId76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25" w:dyaOrig="690" w14:anchorId="61C5C452">
                <v:shape id="_x0000_i1405" type="#_x0000_t75" style="width:71.25pt;height:34.5pt" o:ole="">
                  <v:imagedata r:id="rId768" o:title=""/>
                </v:shape>
                <o:OLEObject Type="Embed" ProgID="Equation.DSMT4" ShapeID="_x0000_i1405" DrawAspect="Content" ObjectID="_1687984495" r:id="rId76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B4EE083" w14:textId="6ABE5C7E" w:rsidR="00776155" w:rsidRPr="00655851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575" w:dyaOrig="660" w14:anchorId="7B097632">
                <v:shape id="_x0000_i1406" type="#_x0000_t75" style="width:78.75pt;height:33pt" o:ole="">
                  <v:imagedata r:id="rId770" o:title=""/>
                </v:shape>
                <o:OLEObject Type="Embed" ProgID="Equation.DSMT4" ShapeID="_x0000_i1406" DrawAspect="Content" ObjectID="_1687984496" r:id="rId77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1350" w:dyaOrig="360" w14:anchorId="35085865">
                <v:shape id="_x0000_i1407" type="#_x0000_t75" style="width:67.5pt;height:18pt" o:ole="">
                  <v:imagedata r:id="rId772" o:title=""/>
                </v:shape>
                <o:OLEObject Type="Embed" ProgID="Equation.DSMT4" ShapeID="_x0000_i1407" DrawAspect="Content" ObjectID="_1687984497" r:id="rId77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C07D50F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8587A0" w14:textId="77777777" w:rsidR="00776155" w:rsidRPr="00297089" w:rsidRDefault="00776155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748647C9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15D384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14: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25" w14:anchorId="1C33FAD4">
                <v:shape id="_x0000_i1408" type="#_x0000_t75" style="width:12pt;height:11.25pt" o:ole="">
                  <v:imagedata r:id="rId774" o:title=""/>
                </v:shape>
                <o:OLEObject Type="Embed" ProgID="Equation.DSMT4" ShapeID="_x0000_i1408" DrawAspect="Content" ObjectID="_1687984498" r:id="rId77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0" w:dyaOrig="330" w14:anchorId="112A4C38">
                <v:shape id="_x0000_i1409" type="#_x0000_t75" style="width:12pt;height:16.5pt" o:ole="">
                  <v:imagedata r:id="rId776" o:title=""/>
                </v:shape>
                <o:OLEObject Type="Embed" ProgID="Equation.DSMT4" ShapeID="_x0000_i1409" DrawAspect="Content" ObjectID="_1687984499" r:id="rId77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hai góc khác nhau và bù nhau. Trong các đẳng thức sau đây, đẳng thức nào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2D603324" w14:textId="249671B4" w:rsidR="00776155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85" w:dyaOrig="330" w14:anchorId="1EBAB279">
                <v:shape id="_x0000_i1410" type="#_x0000_t75" style="width:74.25pt;height:16.5pt" o:ole="">
                  <v:imagedata r:id="rId778" o:title=""/>
                </v:shape>
                <o:OLEObject Type="Embed" ProgID="Equation.DSMT4" ShapeID="_x0000_i1410" DrawAspect="Content" ObjectID="_1687984500" r:id="rId77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290" w:dyaOrig="330" w14:anchorId="7B5D9349">
                <v:shape id="_x0000_i1411" type="#_x0000_t75" style="width:64.5pt;height:16.5pt" o:ole="">
                  <v:imagedata r:id="rId780" o:title=""/>
                </v:shape>
                <o:OLEObject Type="Embed" ProgID="Equation.DSMT4" ShapeID="_x0000_i1411" DrawAspect="Content" ObjectID="_1687984501" r:id="rId78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E96AACB" w14:textId="2E0547B4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290" w:dyaOrig="330" w14:anchorId="4FE854B9">
                <v:shape id="_x0000_i1412" type="#_x0000_t75" style="width:64.5pt;height:16.5pt" o:ole="">
                  <v:imagedata r:id="rId782" o:title=""/>
                </v:shape>
                <o:OLEObject Type="Embed" ProgID="Equation.DSMT4" ShapeID="_x0000_i1412" DrawAspect="Content" ObjectID="_1687984502" r:id="rId78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500" w:dyaOrig="330" w14:anchorId="1F072B21">
                <v:shape id="_x0000_i1413" type="#_x0000_t75" style="width:75pt;height:16.5pt" o:ole="">
                  <v:imagedata r:id="rId784" o:title=""/>
                </v:shape>
                <o:OLEObject Type="Embed" ProgID="Equation.DSMT4" ShapeID="_x0000_i1413" DrawAspect="Content" ObjectID="_1687984503" r:id="rId78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52308DC" w14:textId="77777777" w:rsidR="00776155" w:rsidRPr="00297089" w:rsidRDefault="00776155" w:rsidP="0029651C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C17B4F7" w14:textId="77777777" w:rsidR="00776155" w:rsidRPr="00297089" w:rsidRDefault="00776155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796E138F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7CE4FA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Tìm khẳng định </w:t>
            </w:r>
            <w:r w:rsidRPr="00B26177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trong các khẳng định sau đây</w:t>
            </w:r>
          </w:p>
          <w:p w14:paraId="78692781" w14:textId="7BD2AFF5" w:rsidR="00776155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635" w:dyaOrig="285" w14:anchorId="710E565F">
                <v:shape id="_x0000_i1414" type="#_x0000_t75" style="width:81.75pt;height:14.25pt" o:ole="">
                  <v:imagedata r:id="rId786" o:title=""/>
                </v:shape>
                <o:OLEObject Type="Embed" ProgID="Equation.DSMT4" ShapeID="_x0000_i1414" DrawAspect="Content" ObjectID="_1687984504" r:id="rId78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635" w:dyaOrig="285" w14:anchorId="4E145BFE">
                <v:shape id="_x0000_i1415" type="#_x0000_t75" style="width:81.75pt;height:14.25pt" o:ole="">
                  <v:imagedata r:id="rId788" o:title=""/>
                </v:shape>
                <o:OLEObject Type="Embed" ProgID="Equation.DSMT4" ShapeID="_x0000_i1415" DrawAspect="Content" ObjectID="_1687984505" r:id="rId78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1D7426" w14:textId="5D8407C0" w:rsidR="00776155" w:rsidRPr="00B26177" w:rsidRDefault="00776155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635" w:dyaOrig="285" w14:anchorId="7E1A053F">
                <v:shape id="_x0000_i1416" type="#_x0000_t75" style="width:81.75pt;height:14.25pt" o:ole="">
                  <v:imagedata r:id="rId790" o:title=""/>
                </v:shape>
                <o:OLEObject Type="Embed" ProgID="Equation.DSMT4" ShapeID="_x0000_i1416" DrawAspect="Content" ObjectID="_1687984506" r:id="rId79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90" w:dyaOrig="285" w14:anchorId="47484A42">
                <v:shape id="_x0000_i1417" type="#_x0000_t75" style="width:79.5pt;height:14.25pt" o:ole="">
                  <v:imagedata r:id="rId792" o:title=""/>
                </v:shape>
                <o:OLEObject Type="Embed" ProgID="Equation.DSMT4" ShapeID="_x0000_i1417" DrawAspect="Content" ObjectID="_1687984507" r:id="rId79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FDD26A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57DE2AE" w14:textId="77777777" w:rsidR="00776155" w:rsidRPr="00297089" w:rsidRDefault="00776155" w:rsidP="0029651C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787FAC5A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F159F3" w14:textId="77777777" w:rsidR="00776155" w:rsidRPr="00B26177" w:rsidRDefault="00776155" w:rsidP="0029651C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16:</w: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pt-BR"/>
              </w:rPr>
              <w:object w:dxaOrig="930" w:dyaOrig="615" w14:anchorId="3B558FEE">
                <v:shape id="_x0000_i1418" type="#_x0000_t75" style="width:46.5pt;height:30.75pt" o:ole="">
                  <v:imagedata r:id="rId794" o:title=""/>
                </v:shape>
                <o:OLEObject Type="Embed" ProgID="Equation.DSMT4" ShapeID="_x0000_i1418" DrawAspect="Content" ObjectID="_1687984508" r:id="rId79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Tính biểu thức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2130" w:dyaOrig="345" w14:anchorId="5C7F8203">
                <v:shape id="_x0000_i1419" type="#_x0000_t75" style="width:106.5pt;height:17.25pt" o:ole="">
                  <v:imagedata r:id="rId796" o:title=""/>
                </v:shape>
                <o:OLEObject Type="Embed" ProgID="Equation.DSMT4" ShapeID="_x0000_i1419" DrawAspect="Content" ObjectID="_1687984509" r:id="rId797"/>
              </w:object>
            </w:r>
          </w:p>
          <w:p w14:paraId="5C1482A3" w14:textId="45EA31F1" w:rsidR="00776155" w:rsidRPr="00B26177" w:rsidRDefault="00776155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300" w:dyaOrig="615" w14:anchorId="22ABA427">
                <v:shape id="_x0000_i1420" type="#_x0000_t75" style="width:15pt;height:30.75pt" o:ole="">
                  <v:imagedata r:id="rId798" o:title=""/>
                </v:shape>
                <o:OLEObject Type="Embed" ProgID="Equation.DSMT4" ShapeID="_x0000_i1420" DrawAspect="Content" ObjectID="_1687984510" r:id="rId79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0" w:dyaOrig="615" w14:anchorId="2DC537B2">
                <v:shape id="_x0000_i1421" type="#_x0000_t75" style="width:12pt;height:30.75pt" o:ole="">
                  <v:imagedata r:id="rId800" o:title=""/>
                </v:shape>
                <o:OLEObject Type="Embed" ProgID="Equation.DSMT4" ShapeID="_x0000_i1421" DrawAspect="Content" ObjectID="_1687984511" r:id="rId80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300" w:dyaOrig="615" w14:anchorId="01F6851B">
                <v:shape id="_x0000_i1422" type="#_x0000_t75" style="width:15pt;height:30.75pt" o:ole="">
                  <v:imagedata r:id="rId802" o:title=""/>
                </v:shape>
                <o:OLEObject Type="Embed" ProgID="Equation.DSMT4" ShapeID="_x0000_i1422" DrawAspect="Content" ObjectID="_1687984512" r:id="rId80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300" w:dyaOrig="615" w14:anchorId="695CFD53">
                <v:shape id="_x0000_i1423" type="#_x0000_t75" style="width:15pt;height:30.75pt" o:ole="">
                  <v:imagedata r:id="rId804" o:title=""/>
                </v:shape>
                <o:OLEObject Type="Embed" ProgID="Equation.DSMT4" ShapeID="_x0000_i1423" DrawAspect="Content" ObjectID="_1687984513" r:id="rId80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9E48C5F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E9D43A" w14:textId="77777777" w:rsidR="00776155" w:rsidRPr="00297089" w:rsidRDefault="00776155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76155" w:rsidRPr="00297089" w14:paraId="0C0D6526" w14:textId="77777777" w:rsidTr="00776155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03FF7E" w14:textId="77777777" w:rsidR="00776155" w:rsidRPr="00B26177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17: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25" w14:anchorId="2F6F52EA">
                <v:shape id="_x0000_i1424" type="#_x0000_t75" style="width:12pt;height:11.25pt" o:ole="">
                  <v:imagedata r:id="rId806" o:title=""/>
                </v:shape>
                <o:OLEObject Type="Embed" ProgID="Equation.DSMT4" ShapeID="_x0000_i1424" DrawAspect="Content" ObjectID="_1687984514" r:id="rId807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là góc tù và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15" w14:anchorId="5CCCABDB">
                <v:shape id="_x0000_i1425" type="#_x0000_t75" style="width:51.75pt;height:30.75pt" o:ole="">
                  <v:imagedata r:id="rId808" o:title=""/>
                </v:shape>
                <o:OLEObject Type="Embed" ProgID="Equation.DSMT4" ShapeID="_x0000_i1425" DrawAspect="Content" ObjectID="_1687984515" r:id="rId809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 xml:space="preserve">. 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Giá trị của biểu thức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285" w14:anchorId="32E9CA06">
                <v:shape id="_x0000_i1426" type="#_x0000_t75" style="width:78.75pt;height:14.25pt" o:ole="">
                  <v:imagedata r:id="rId810" o:title=""/>
                </v:shape>
                <o:OLEObject Type="Embed" ProgID="Equation.DSMT4" ShapeID="_x0000_i1426" DrawAspect="Content" ObjectID="_1687984516" r:id="rId81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156D55EC" w14:textId="19B14C9B" w:rsidR="00776155" w:rsidRDefault="00776155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30" w:dyaOrig="285" w14:anchorId="4DF81D5F">
                <v:shape id="_x0000_i1427" type="#_x0000_t75" style="width:16.5pt;height:14.25pt" o:ole="">
                  <v:imagedata r:id="rId812" o:title=""/>
                </v:shape>
                <o:OLEObject Type="Embed" ProgID="Equation.DSMT4" ShapeID="_x0000_i1427" DrawAspect="Content" ObjectID="_1687984517" r:id="rId813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30" w:dyaOrig="615" w14:anchorId="428BB382">
                <v:shape id="_x0000_i1428" type="#_x0000_t75" style="width:16.5pt;height:30.75pt" o:ole="">
                  <v:imagedata r:id="rId814" o:title=""/>
                </v:shape>
                <o:OLEObject Type="Embed" ProgID="Equation.DSMT4" ShapeID="_x0000_i1428" DrawAspect="Content" ObjectID="_1687984518" r:id="rId815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04724E95">
                <v:shape id="_x0000_i1429" type="#_x0000_t75" style="width:9pt;height:14.25pt" o:ole="">
                  <v:imagedata r:id="rId816" o:title=""/>
                </v:shape>
                <o:OLEObject Type="Embed" ProgID="Equation.DSMT4" ShapeID="_x0000_i1429" DrawAspect="Content" ObjectID="_1687984519" r:id="rId817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80" w:dyaOrig="615" w14:anchorId="303D6121">
                <v:shape id="_x0000_i1430" type="#_x0000_t75" style="width:24pt;height:30.75pt" o:ole="">
                  <v:imagedata r:id="rId818" o:title=""/>
                </v:shape>
                <o:OLEObject Type="Embed" ProgID="Equation.DSMT4" ShapeID="_x0000_i1430" DrawAspect="Content" ObjectID="_1687984520" r:id="rId819"/>
              </w:object>
            </w:r>
            <w:r w:rsidRPr="00B26177">
              <w:rPr>
                <w:rFonts w:ascii="Chu Van An" w:hAnsi="Chu Van An" w:cs="Chu Van An"/>
                <w:noProof/>
                <w:sz w:val="24"/>
                <w:szCs w:val="24"/>
                <w:lang w:val="vi-VN"/>
              </w:rPr>
              <w:t>.</w:t>
            </w:r>
          </w:p>
          <w:p w14:paraId="1E860DB6" w14:textId="77777777" w:rsidR="00776155" w:rsidRPr="00297089" w:rsidRDefault="00776155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C8C3D4" w14:textId="77777777" w:rsidR="00776155" w:rsidRPr="00297089" w:rsidRDefault="00776155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</w:tbl>
    <w:p w14:paraId="590E05AB" w14:textId="77777777" w:rsidR="00776155" w:rsidRPr="00B26177" w:rsidRDefault="00776155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20E909BB" w14:textId="7CB26C24" w:rsidR="00253050" w:rsidRPr="00B26177" w:rsidRDefault="00253050" w:rsidP="00B2617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1F487B0" wp14:editId="7D6B2BB6">
                <wp:extent cx="6547104" cy="1384449"/>
                <wp:effectExtent l="0" t="19050" r="25400" b="25400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BF83A8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62AA9B5" w14:textId="77777777" w:rsidR="00253050" w:rsidRPr="004E4A10" w:rsidRDefault="00253050" w:rsidP="0075402F">
                              <w:pPr>
                                <w:kinsoku w:val="0"/>
                                <w:overflowPunct w:val="0"/>
                                <w:ind w:firstLine="45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6FCBDE5E" w14:textId="77777777" w:rsidR="00F47CFD" w:rsidRPr="00F47CFD" w:rsidRDefault="00F47CFD" w:rsidP="008D3FF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F47CF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Sử dụng giá trị lượng giác đặc biệt và các công thức lượng giác cơ bản</w:t>
                              </w:r>
                            </w:p>
                            <w:p w14:paraId="47AE7EB0" w14:textId="77777777" w:rsidR="00253050" w:rsidRPr="007B6D41" w:rsidRDefault="00253050" w:rsidP="00253050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0C3F08FF" w14:textId="77777777" w:rsidR="00253050" w:rsidRPr="00D77153" w:rsidRDefault="00253050" w:rsidP="002530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AB04978" w14:textId="77777777" w:rsidR="00F47CFD" w:rsidRPr="002F2C93" w:rsidRDefault="00F47CFD" w:rsidP="00F47CFD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Tính giá trị các biểu thức </w:t>
                                        </w:r>
                                      </w:p>
                                      <w:p w14:paraId="2A6F2BAC" w14:textId="77777777" w:rsidR="00253050" w:rsidRPr="00F64434" w:rsidRDefault="00253050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896" name="Group 212457289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97" name="Freeform: Shape 212457289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9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EB3B6E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99" name="Group 212457289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00" name="Freeform: Shape 212457290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01" name="Flowchart: Terminator 212457290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02" name="Flowchart: Direct Access Storage 212457290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03" name="Group 2124572903"/>
                          <wpg:cNvGrpSpPr/>
                          <wpg:grpSpPr>
                            <a:xfrm>
                              <a:off x="327017" y="43213"/>
                              <a:ext cx="1197377" cy="528320"/>
                              <a:chOff x="327017" y="43213"/>
                              <a:chExt cx="1197377" cy="52832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04" name="Flowchart: Preparation 2124572904"/>
                            <wps:cNvSpPr/>
                            <wps:spPr>
                              <a:xfrm>
                                <a:off x="327017" y="71511"/>
                                <a:ext cx="1173959" cy="335877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0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53AB8D" w14:textId="7AF56F5C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8D160D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F487B0" id="_x0000_s1142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">
                <v:shape id="Rectangle: Diagonal Corners Rounded 1" o:spid="_x0000_s1143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48BF83A8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62AA9B5" w14:textId="77777777" w:rsidR="00253050" w:rsidRPr="004E4A10" w:rsidRDefault="00253050" w:rsidP="0075402F">
                        <w:pPr>
                          <w:kinsoku w:val="0"/>
                          <w:overflowPunct w:val="0"/>
                          <w:ind w:firstLine="45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6FCBDE5E" w14:textId="77777777" w:rsidR="00F47CFD" w:rsidRPr="00F47CFD" w:rsidRDefault="00F47CFD" w:rsidP="008D3FFF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F47CF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Sử dụng giá trị lượng giác đặc biệt và các công thức lượng giác cơ bản</w:t>
                        </w:r>
                      </w:p>
                      <w:p w14:paraId="47AE7EB0" w14:textId="77777777" w:rsidR="00253050" w:rsidRPr="007B6D41" w:rsidRDefault="00253050" w:rsidP="00253050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0C3F08FF" w14:textId="77777777" w:rsidR="00253050" w:rsidRPr="00D77153" w:rsidRDefault="00253050" w:rsidP="002530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21" o:spid="_x0000_s1144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45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46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47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" path="m,l6086197,r154724,154724l6240921,447554,,447554,,xe" fillcolor="#f0def6" stroked="f" strokeweight="1.25pt">
                        <v:fill r:id="rId286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125" o:spid="_x0000_s1148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49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50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AB04978" w14:textId="77777777" w:rsidR="00F47CFD" w:rsidRPr="002F2C93" w:rsidRDefault="00F47CFD" w:rsidP="00F47CFD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Tính giá trị các biểu thức </w:t>
                                  </w:r>
                                </w:p>
                                <w:p w14:paraId="2A6F2BAC" w14:textId="77777777" w:rsidR="00253050" w:rsidRPr="00F64434" w:rsidRDefault="00253050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896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VMW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">
                            <v:shape id="Freeform: Shape 2124572897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" filled="f" stroked="f">
                              <v:textbox>
                                <w:txbxContent>
                                  <w:p w14:paraId="05EB3B6E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99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">
                          <v:shape id="Freeform: Shape 2124572900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01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02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03" o:spid="_x0000_s1158" style="position:absolute;left:3270;top:432;width:11973;height:5283" coordorigin="3270,432" coordsize="11973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qU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">
                    <v:shape id="Flowchart: Preparation 2124572904" o:spid="_x0000_s1159" type="#_x0000_t117" style="position:absolute;left:3270;top:715;width:11739;height:33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C53AB8D" w14:textId="7AF56F5C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8D160D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72705AE" w14:textId="77777777" w:rsidR="00253050" w:rsidRPr="00B26177" w:rsidRDefault="00253050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92E548A" w14:textId="77777777" w:rsidR="00F47CFD" w:rsidRPr="00B26177" w:rsidRDefault="00253050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7D5C41">
        <w:rPr>
          <w:rFonts w:ascii="Chu Van An" w:hAnsi="Chu Van An" w:cs="Chu Van An"/>
          <w:b/>
          <w:bCs/>
          <w:color w:val="0000CC"/>
          <w:sz w:val="24"/>
          <w:szCs w:val="24"/>
        </w:rPr>
        <w:t>Câu 1.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="00F47CFD" w:rsidRPr="00B26177">
        <w:rPr>
          <w:rFonts w:ascii="Chu Van An" w:hAnsi="Chu Van An" w:cs="Chu Van An"/>
          <w:color w:val="000000" w:themeColor="text1"/>
          <w:sz w:val="24"/>
          <w:szCs w:val="24"/>
        </w:rPr>
        <w:t>Cho</w:t>
      </w:r>
      <w:r w:rsidR="00F47CFD" w:rsidRPr="00B26177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64" w:dyaOrig="601" w14:anchorId="5A80AE5F">
          <v:shape id="_x0000_i1431" type="#_x0000_t75" style="width:53.25pt;height:30pt" o:ole="">
            <v:imagedata r:id="rId820" o:title=""/>
          </v:shape>
          <o:OLEObject Type="Embed" ProgID="Equation.DSMT4" ShapeID="_x0000_i1431" DrawAspect="Content" ObjectID="_1687984521" r:id="rId821"/>
        </w:object>
      </w:r>
      <w:r w:rsidR="00F47CFD"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với </w:t>
      </w:r>
      <w:r w:rsidR="00F47CFD" w:rsidRPr="00B26177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490" w:dyaOrig="275" w14:anchorId="15AE483C">
          <v:shape id="_x0000_i1432" type="#_x0000_t75" style="width:74.25pt;height:13.5pt" o:ole="">
            <v:imagedata r:id="rId822" o:title=""/>
          </v:shape>
          <o:OLEObject Type="Embed" ProgID="Equation.DSMT4" ShapeID="_x0000_i1432" DrawAspect="Content" ObjectID="_1687984522" r:id="rId823"/>
        </w:object>
      </w:r>
      <w:r w:rsidR="00F47CFD"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. Tính giá trị của </w:t>
      </w:r>
      <w:r w:rsidR="00F47CFD" w:rsidRPr="00B26177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828" w:dyaOrig="601" w14:anchorId="5A15D17B">
          <v:shape id="_x0000_i1433" type="#_x0000_t75" style="width:91.5pt;height:30pt" o:ole="">
            <v:imagedata r:id="rId824" o:title=""/>
          </v:shape>
          <o:OLEObject Type="Embed" ProgID="Equation.DSMT4" ShapeID="_x0000_i1433" DrawAspect="Content" ObjectID="_1687984523" r:id="rId825"/>
        </w:object>
      </w:r>
    </w:p>
    <w:p w14:paraId="616E1004" w14:textId="164B80EE" w:rsidR="00F47CFD" w:rsidRPr="00B26177" w:rsidRDefault="001E4851" w:rsidP="00B2617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F47CFD" w:rsidRPr="00B26177">
        <w:rPr>
          <w:rFonts w:ascii="Chu Van An" w:hAnsi="Chu Van An" w:cs="Chu Van An"/>
          <w:position w:val="-24"/>
          <w:sz w:val="24"/>
          <w:szCs w:val="24"/>
        </w:rPr>
        <w:object w:dxaOrig="851" w:dyaOrig="601" w14:anchorId="1212318E">
          <v:shape id="_x0000_i1434" type="#_x0000_t75" style="width:42.75pt;height:30pt" o:ole="">
            <v:imagedata r:id="rId826" o:title=""/>
          </v:shape>
          <o:OLEObject Type="Embed" ProgID="Equation.DSMT4" ShapeID="_x0000_i1434" DrawAspect="Content" ObjectID="_1687984524" r:id="rId827"/>
        </w:object>
      </w:r>
      <w:r w:rsidR="00F47CFD"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F47CFD" w:rsidRPr="00B26177">
        <w:rPr>
          <w:rFonts w:ascii="Chu Van An" w:hAnsi="Chu Van An" w:cs="Chu Van An"/>
          <w:position w:val="-24"/>
          <w:sz w:val="24"/>
          <w:szCs w:val="24"/>
        </w:rPr>
        <w:object w:dxaOrig="914" w:dyaOrig="601" w14:anchorId="5F03CE34">
          <v:shape id="_x0000_i1435" type="#_x0000_t75" style="width:45.75pt;height:30pt" o:ole="">
            <v:imagedata r:id="rId828" o:title=""/>
          </v:shape>
          <o:OLEObject Type="Embed" ProgID="Equation.DSMT4" ShapeID="_x0000_i1435" DrawAspect="Content" ObjectID="_1687984525" r:id="rId829"/>
        </w:object>
      </w:r>
      <w:r w:rsidR="00F47CFD"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="00F47CFD"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F47CFD" w:rsidRPr="00B26177">
        <w:rPr>
          <w:rFonts w:ascii="Chu Van An" w:hAnsi="Chu Van An" w:cs="Chu Van An"/>
          <w:position w:val="-24"/>
          <w:sz w:val="24"/>
          <w:szCs w:val="24"/>
        </w:rPr>
        <w:object w:dxaOrig="851" w:dyaOrig="601" w14:anchorId="300A94E2">
          <v:shape id="_x0000_i1436" type="#_x0000_t75" style="width:42.75pt;height:30pt" o:ole="">
            <v:imagedata r:id="rId830" o:title=""/>
          </v:shape>
          <o:OLEObject Type="Embed" ProgID="Equation.DSMT4" ShapeID="_x0000_i1436" DrawAspect="Content" ObjectID="_1687984526" r:id="rId831"/>
        </w:object>
      </w:r>
      <w:r w:rsidR="00F47CFD" w:rsidRPr="00B26177">
        <w:rPr>
          <w:rFonts w:ascii="Chu Van An" w:hAnsi="Chu Van An" w:cs="Chu Van An"/>
          <w:color w:val="000000"/>
          <w:sz w:val="24"/>
          <w:szCs w:val="24"/>
        </w:rPr>
        <w:t>.</w:t>
      </w:r>
      <w:r w:rsidR="00F47CFD" w:rsidRPr="00B26177">
        <w:rPr>
          <w:rFonts w:ascii="Chu Van An" w:hAnsi="Chu Van An" w:cs="Chu Van An"/>
          <w:sz w:val="24"/>
          <w:szCs w:val="24"/>
        </w:rPr>
        <w:tab/>
      </w:r>
      <w:r w:rsidRPr="001E4851">
        <w:rPr>
          <w:rFonts w:ascii="MS PMincho" w:eastAsia="MS PMincho" w:hAnsi="MS PMincho" w:cs="Chu Van An"/>
          <w:b/>
          <w:color w:val="0000FF"/>
          <w:sz w:val="24"/>
          <w:szCs w:val="24"/>
          <w:u w:val="single"/>
        </w:rPr>
        <w:t>Ⓓ.</w:t>
      </w:r>
      <w:r w:rsidR="00F47CFD" w:rsidRPr="00B2617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F47CFD" w:rsidRPr="00B26177">
        <w:rPr>
          <w:rFonts w:ascii="Chu Van An" w:hAnsi="Chu Van An" w:cs="Chu Van An"/>
          <w:position w:val="-24"/>
          <w:sz w:val="24"/>
          <w:szCs w:val="24"/>
        </w:rPr>
        <w:object w:dxaOrig="1014" w:dyaOrig="601" w14:anchorId="20FE5C79">
          <v:shape id="_x0000_i1437" type="#_x0000_t75" style="width:51pt;height:30pt" o:ole="">
            <v:imagedata r:id="rId832" o:title=""/>
          </v:shape>
          <o:OLEObject Type="Embed" ProgID="Equation.DSMT4" ShapeID="_x0000_i1437" DrawAspect="Content" ObjectID="_1687984527" r:id="rId833"/>
        </w:object>
      </w:r>
      <w:r w:rsidR="00F47CFD" w:rsidRPr="00B2617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BCD5EE3" w14:textId="282C3945" w:rsidR="00253050" w:rsidRPr="00B26177" w:rsidRDefault="00F47CF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53050" w:rsidRPr="00B26177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D43E950" w14:textId="77B08207" w:rsidR="00F47CFD" w:rsidRPr="00B26177" w:rsidRDefault="00F47CFD" w:rsidP="008D3FFF">
      <w:pPr>
        <w:pStyle w:val="ListParagraph"/>
        <w:numPr>
          <w:ilvl w:val="0"/>
          <w:numId w:val="8"/>
        </w:numPr>
        <w:tabs>
          <w:tab w:val="left" w:pos="2268"/>
        </w:tabs>
        <w:spacing w:line="240" w:lineRule="auto"/>
        <w:ind w:left="1620" w:hanging="270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Ta có</w:t>
      </w:r>
      <w:r w:rsidRPr="00B26177">
        <w:rPr>
          <w:rFonts w:ascii="Chu Van An" w:hAnsi="Chu Van An" w:cs="Chu Van An"/>
          <w:position w:val="-28"/>
          <w:sz w:val="24"/>
          <w:szCs w:val="24"/>
        </w:rPr>
        <w:object w:dxaOrig="3390" w:dyaOrig="735" w14:anchorId="17D1766D">
          <v:shape id="_x0000_i1438" type="#_x0000_t75" style="width:169.5pt;height:36.75pt" o:ole="">
            <v:imagedata r:id="rId834" o:title=""/>
          </v:shape>
          <o:OLEObject Type="Embed" ProgID="Equation.DSMT4" ShapeID="_x0000_i1438" DrawAspect="Content" ObjectID="_1687984528" r:id="rId835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115A893E" w14:textId="77777777" w:rsidR="00F47CFD" w:rsidRPr="00B26177" w:rsidRDefault="00F47CFD" w:rsidP="008D3FFF">
      <w:pPr>
        <w:pStyle w:val="ListParagraph"/>
        <w:numPr>
          <w:ilvl w:val="0"/>
          <w:numId w:val="8"/>
        </w:num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Mà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4110" w:dyaOrig="600" w14:anchorId="59B8F3BC">
          <v:shape id="_x0000_i1439" type="#_x0000_t75" style="width:205.5pt;height:30pt" o:ole="">
            <v:imagedata r:id="rId836" o:title=""/>
          </v:shape>
          <o:OLEObject Type="Embed" ProgID="Equation.DSMT4" ShapeID="_x0000_i1439" DrawAspect="Content" ObjectID="_1687984529" r:id="rId837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594FC792" w14:textId="7ED8BE0E" w:rsidR="00F47CFD" w:rsidRPr="00B26177" w:rsidRDefault="00F47CFD" w:rsidP="008D3FFF">
      <w:pPr>
        <w:pStyle w:val="ListParagraph"/>
        <w:numPr>
          <w:ilvl w:val="0"/>
          <w:numId w:val="8"/>
        </w:num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Từ đó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2490" w:dyaOrig="600" w14:anchorId="276B5FB8">
          <v:shape id="_x0000_i1440" type="#_x0000_t75" style="width:124.5pt;height:30pt" o:ole="">
            <v:imagedata r:id="rId838" o:title=""/>
          </v:shape>
          <o:OLEObject Type="Embed" ProgID="Equation.DSMT4" ShapeID="_x0000_i1440" DrawAspect="Content" ObjectID="_1687984530" r:id="rId839"/>
        </w:object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EDA3626" w14:textId="77777777" w:rsidR="0033409D" w:rsidRPr="00B26177" w:rsidRDefault="0033409D" w:rsidP="00B26177">
      <w:pPr>
        <w:spacing w:line="240" w:lineRule="auto"/>
        <w:ind w:firstLine="72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7D5C41">
        <w:rPr>
          <w:rFonts w:ascii="Chu Van An" w:hAnsi="Chu Van An" w:cs="Chu Van An"/>
          <w:b/>
          <w:bCs/>
          <w:color w:val="0000CC"/>
          <w:sz w:val="24"/>
          <w:szCs w:val="24"/>
        </w:rPr>
        <w:t>Câu 2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.  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Cho cosx = </w:t>
      </w:r>
      <w:r w:rsidRPr="00B26177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25" w:dyaOrig="664" w14:anchorId="04C75A27">
          <v:shape id="_x0000_i1441" type="#_x0000_t75" style="width:11.25pt;height:33pt" o:ole="">
            <v:imagedata r:id="rId840" o:title=""/>
          </v:shape>
          <o:OLEObject Type="Embed" ProgID="Equation.DSMT4" ShapeID="_x0000_i1441" DrawAspect="Content" ObjectID="_1687984531" r:id="rId841"/>
        </w:objec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. Tính giá trị của biểu thức: P = 3sin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x + cos</w:t>
      </w:r>
      <w:r w:rsidRPr="00B26177">
        <w:rPr>
          <w:rFonts w:ascii="Chu Van An" w:hAnsi="Chu Van An" w:cs="Chu Van An"/>
          <w:color w:val="000000" w:themeColor="text1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>x.</w:t>
      </w:r>
    </w:p>
    <w:p w14:paraId="44204F77" w14:textId="445C418C" w:rsidR="0033409D" w:rsidRPr="00B26177" w:rsidRDefault="0033409D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4B8CC1F6" w14:textId="3426B84A" w:rsidR="0033409D" w:rsidRPr="00B26177" w:rsidRDefault="0033409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61782812" w14:textId="77777777" w:rsidR="0033409D" w:rsidRPr="00B26177" w:rsidRDefault="0033409D" w:rsidP="008D3FFF">
      <w:pPr>
        <w:pStyle w:val="ListParagraph"/>
        <w:numPr>
          <w:ilvl w:val="0"/>
          <w:numId w:val="9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sin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>x + cos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>x = 1</w:t>
      </w:r>
    </w:p>
    <w:p w14:paraId="59A63173" w14:textId="77777777" w:rsidR="0033409D" w:rsidRPr="00B26177" w:rsidRDefault="0033409D" w:rsidP="008D3FFF">
      <w:pPr>
        <w:pStyle w:val="ListParagraph"/>
        <w:numPr>
          <w:ilvl w:val="1"/>
          <w:numId w:val="9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sin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>x = 1 – cos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2</w:t>
      </w:r>
      <w:r w:rsidRPr="00B26177">
        <w:rPr>
          <w:rFonts w:ascii="Chu Van An" w:hAnsi="Chu Van An" w:cs="Chu Van An"/>
          <w:sz w:val="24"/>
          <w:szCs w:val="24"/>
        </w:rPr>
        <w:t xml:space="preserve">x =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220" w:dyaOrig="660" w14:anchorId="2FA3806C">
          <v:shape id="_x0000_i1442" type="#_x0000_t75" style="width:10.5pt;height:33pt" o:ole="">
            <v:imagedata r:id="rId842" o:title=""/>
          </v:shape>
          <o:OLEObject Type="Embed" ProgID="Equation.DSMT4" ShapeID="_x0000_i1442" DrawAspect="Content" ObjectID="_1687984532" r:id="rId843"/>
        </w:object>
      </w:r>
    </w:p>
    <w:p w14:paraId="57C3ECBB" w14:textId="77777777" w:rsidR="0033409D" w:rsidRPr="00B26177" w:rsidRDefault="0033409D" w:rsidP="008D3FFF">
      <w:pPr>
        <w:pStyle w:val="ListParagraph"/>
        <w:numPr>
          <w:ilvl w:val="1"/>
          <w:numId w:val="9"/>
        </w:num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P =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340" w:dyaOrig="660" w14:anchorId="2E828D6C">
          <v:shape id="_x0000_i1443" type="#_x0000_t75" style="width:16.5pt;height:33pt" o:ole="">
            <v:imagedata r:id="rId844" o:title=""/>
          </v:shape>
          <o:OLEObject Type="Embed" ProgID="Equation.DSMT4" ShapeID="_x0000_i1443" DrawAspect="Content" ObjectID="_1687984533" r:id="rId845"/>
        </w:object>
      </w:r>
    </w:p>
    <w:p w14:paraId="5E1BF74E" w14:textId="1C4DA1EE" w:rsidR="0033409D" w:rsidRDefault="0033409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813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768"/>
        <w:gridCol w:w="3045"/>
      </w:tblGrid>
      <w:tr w:rsidR="007D5C41" w:rsidRPr="00297089" w14:paraId="59F60468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5FA980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595" w:dyaOrig="615" w14:anchorId="52C56AD2">
                <v:shape id="_x0000_i1444" type="#_x0000_t75" style="width:129.75pt;height:30.75pt" o:ole="">
                  <v:imagedata r:id="rId846" o:title=""/>
                </v:shape>
                <o:OLEObject Type="Embed" ProgID="Equation.DSMT4" ShapeID="_x0000_i1444" DrawAspect="Content" ObjectID="_1687984534" r:id="rId84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 Tính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55" w:dyaOrig="225" w14:anchorId="7A9FEDC0">
                <v:shape id="_x0000_i1445" type="#_x0000_t75" style="width:27.75pt;height:11.25pt" o:ole="">
                  <v:imagedata r:id="rId848" o:title=""/>
                </v:shape>
                <o:OLEObject Type="Embed" ProgID="Equation.DSMT4" ShapeID="_x0000_i1445" DrawAspect="Content" ObjectID="_1687984535" r:id="rId849"/>
              </w:object>
            </w:r>
          </w:p>
          <w:p w14:paraId="4CF6585C" w14:textId="333A844A" w:rsidR="007D5C41" w:rsidRDefault="007D5C41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60" w:dyaOrig="615" w14:anchorId="6470DB6E">
                <v:shape id="_x0000_i1446" type="#_x0000_t75" style="width:48pt;height:30.75pt" o:ole="">
                  <v:imagedata r:id="rId850" o:title=""/>
                </v:shape>
                <o:OLEObject Type="Embed" ProgID="Equation.DSMT4" ShapeID="_x0000_i1446" DrawAspect="Content" ObjectID="_1687984536" r:id="rId85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140" w:dyaOrig="615" w14:anchorId="589EEE64">
                <v:shape id="_x0000_i1447" type="#_x0000_t75" style="width:57pt;height:30.75pt" o:ole="">
                  <v:imagedata r:id="rId852" o:title=""/>
                </v:shape>
                <o:OLEObject Type="Embed" ProgID="Equation.DSMT4" ShapeID="_x0000_i1447" DrawAspect="Content" ObjectID="_1687984537" r:id="rId853"/>
              </w:object>
            </w:r>
          </w:p>
          <w:p w14:paraId="21A8987E" w14:textId="6943C741" w:rsidR="007D5C41" w:rsidRPr="00655851" w:rsidRDefault="007D5C41" w:rsidP="0029651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125" w:dyaOrig="615" w14:anchorId="642C4D97">
                <v:shape id="_x0000_i1448" type="#_x0000_t75" style="width:56.25pt;height:30.75pt" o:ole="">
                  <v:imagedata r:id="rId854" o:title=""/>
                </v:shape>
                <o:OLEObject Type="Embed" ProgID="Equation.DSMT4" ShapeID="_x0000_i1448" DrawAspect="Content" ObjectID="_1687984538" r:id="rId85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60" w:dyaOrig="615" w14:anchorId="12A97CD7">
                <v:shape id="_x0000_i1449" type="#_x0000_t75" style="width:48pt;height:30.75pt" o:ole="">
                  <v:imagedata r:id="rId856" o:title=""/>
                </v:shape>
                <o:OLEObject Type="Embed" ProgID="Equation.DSMT4" ShapeID="_x0000_i1449" DrawAspect="Content" ObjectID="_1687984539" r:id="rId857"/>
              </w:object>
            </w:r>
          </w:p>
          <w:p w14:paraId="5BEECFCC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A69D86" w14:textId="77777777" w:rsidR="007D5C41" w:rsidRPr="00297089" w:rsidRDefault="007D5C41" w:rsidP="0029651C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7D5C41" w:rsidRPr="00297089" w14:paraId="74967247" w14:textId="77777777" w:rsidTr="007D5C41">
        <w:trPr>
          <w:trHeight w:val="399"/>
        </w:trPr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13E4D2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lastRenderedPageBreak/>
              <w:t>Câu 2:</w: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Cho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30" w:dyaOrig="615" w14:anchorId="0B26F590">
                <v:shape id="_x0000_i1450" type="#_x0000_t75" style="width:46.5pt;height:30.75pt" o:ole="">
                  <v:imagedata r:id="rId858" o:title=""/>
                </v:shape>
                <o:OLEObject Type="Embed" ProgID="Equation.DSMT4" ShapeID="_x0000_i1450" DrawAspect="Content" ObjectID="_1687984540" r:id="rId85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với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55" w:dyaOrig="315" w14:anchorId="70A7444A">
                <v:shape id="_x0000_i1451" type="#_x0000_t75" style="width:72.75pt;height:15.75pt" o:ole="">
                  <v:imagedata r:id="rId860" o:title=""/>
                </v:shape>
                <o:OLEObject Type="Embed" ProgID="Equation.DSMT4" ShapeID="_x0000_i1451" DrawAspect="Content" ObjectID="_1687984541" r:id="rId86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Giá trị của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10" w14:anchorId="5BF3C6D0">
                <v:shape id="_x0000_i1452" type="#_x0000_t75" style="width:28.5pt;height:10.5pt" o:ole="">
                  <v:imagedata r:id="rId862" o:title=""/>
                </v:shape>
                <o:OLEObject Type="Embed" ProgID="Equation.DSMT4" ShapeID="_x0000_i1452" DrawAspect="Content" ObjectID="_1687984542" r:id="rId86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bằng</w:t>
            </w:r>
          </w:p>
          <w:p w14:paraId="6C3E1A5D" w14:textId="76E7C1E9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90" w:dyaOrig="690" w14:anchorId="321F0430">
                <v:shape id="_x0000_i1453" type="#_x0000_t75" style="width:34.5pt;height:34.5pt" o:ole="">
                  <v:imagedata r:id="rId864" o:title=""/>
                </v:shape>
                <o:OLEObject Type="Embed" ProgID="Equation.DSMT4" ShapeID="_x0000_i1453" DrawAspect="Content" ObjectID="_1687984543" r:id="rId86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90" w14:anchorId="6AF06B1E">
                <v:shape id="_x0000_i1454" type="#_x0000_t75" style="width:27pt;height:34.5pt" o:ole="">
                  <v:imagedata r:id="rId866" o:title=""/>
                </v:shape>
                <o:OLEObject Type="Embed" ProgID="Equation.DSMT4" ShapeID="_x0000_i1454" DrawAspect="Content" ObjectID="_1687984544" r:id="rId86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244A5B41">
                <v:shape id="_x0000_i1455" type="#_x0000_t75" style="width:12pt;height:30.75pt" o:ole="">
                  <v:imagedata r:id="rId868" o:title=""/>
                </v:shape>
                <o:OLEObject Type="Embed" ProgID="Equation.DSMT4" ShapeID="_x0000_i1455" DrawAspect="Content" ObjectID="_1687984545" r:id="rId86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90" w:dyaOrig="615" w14:anchorId="539BA21B">
                <v:shape id="_x0000_i1456" type="#_x0000_t75" style="width:19.5pt;height:30.75pt" o:ole="">
                  <v:imagedata r:id="rId870" o:title=""/>
                </v:shape>
                <o:OLEObject Type="Embed" ProgID="Equation.DSMT4" ShapeID="_x0000_i1456" DrawAspect="Content" ObjectID="_1687984546" r:id="rId87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258645F7" w14:textId="77777777" w:rsidR="007D5C41" w:rsidRPr="00297089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36E907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3F2DB947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AB0B99" w14:textId="77777777" w:rsidR="007D5C41" w:rsidRPr="00B26177" w:rsidRDefault="007D5C41" w:rsidP="0029651C">
            <w:pPr>
              <w:pStyle w:val="oancuaDanhsach1"/>
              <w:autoSpaceDE w:val="0"/>
              <w:autoSpaceDN w:val="0"/>
              <w:adjustRightInd w:val="0"/>
              <w:spacing w:line="240" w:lineRule="auto"/>
              <w:ind w:left="0"/>
              <w:mirrorIndents/>
              <w:jc w:val="left"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lang w:val="fr-FR"/>
              </w:rPr>
              <w:t>Câu 3:</w:t>
            </w:r>
            <w:r w:rsidRPr="00B26177">
              <w:rPr>
                <w:rFonts w:ascii="Chu Van An" w:hAnsi="Chu Van An" w:cs="Chu Van An"/>
                <w:lang w:val="vi-VN"/>
              </w:rPr>
              <w:t xml:space="preserve">Biết </w:t>
            </w:r>
            <w:r w:rsidRPr="00B26177">
              <w:rPr>
                <w:rFonts w:ascii="Chu Van An" w:hAnsi="Chu Van An" w:cs="Chu Van An"/>
                <w:position w:val="-24"/>
                <w:lang w:val="vi-VN"/>
              </w:rPr>
              <w:object w:dxaOrig="960" w:dyaOrig="615" w14:anchorId="14A6C951">
                <v:shape id="_x0000_i1457" type="#_x0000_t75" style="width:48pt;height:30.75pt" o:ole="">
                  <v:imagedata r:id="rId872" o:title=""/>
                </v:shape>
                <o:OLEObject Type="Embed" ProgID="Equation.DSMT4" ShapeID="_x0000_i1457" DrawAspect="Content" ObjectID="_1687984547" r:id="rId873"/>
              </w:object>
            </w:r>
            <w:r w:rsidRPr="00B26177">
              <w:rPr>
                <w:rFonts w:ascii="Chu Van An" w:hAnsi="Chu Van An" w:cs="Chu Van An"/>
                <w:lang w:val="vi-VN"/>
              </w:rPr>
              <w:t xml:space="preserve"> </w:t>
            </w:r>
            <w:r w:rsidRPr="00B26177">
              <w:rPr>
                <w:rFonts w:ascii="Chu Van An" w:hAnsi="Chu Van An" w:cs="Chu Van An"/>
                <w:position w:val="-14"/>
                <w:lang w:val="vi-VN"/>
              </w:rPr>
              <w:object w:dxaOrig="1680" w:dyaOrig="405" w14:anchorId="5D85E44B">
                <v:shape id="_x0000_i1458" type="#_x0000_t75" style="width:84pt;height:20.25pt" o:ole="">
                  <v:imagedata r:id="rId874" o:title=""/>
                </v:shape>
                <o:OLEObject Type="Embed" ProgID="Equation.DSMT4" ShapeID="_x0000_i1458" DrawAspect="Content" ObjectID="_1687984548" r:id="rId875"/>
              </w:object>
            </w:r>
            <w:r w:rsidRPr="00B26177">
              <w:rPr>
                <w:rFonts w:ascii="Chu Van An" w:hAnsi="Chu Van An" w:cs="Chu Van An"/>
                <w:lang w:val="vi-VN"/>
              </w:rPr>
              <w:t xml:space="preserve">. Tính giá trị của </w:t>
            </w:r>
            <w:r w:rsidRPr="00B26177">
              <w:rPr>
                <w:rFonts w:ascii="Chu Van An" w:hAnsi="Chu Van An" w:cs="Chu Van An"/>
                <w:position w:val="-6"/>
                <w:lang w:val="vi-VN"/>
              </w:rPr>
              <w:object w:dxaOrig="555" w:dyaOrig="255" w14:anchorId="7493F01A">
                <v:shape id="_x0000_i1459" type="#_x0000_t75" style="width:27.75pt;height:12.75pt" o:ole="">
                  <v:imagedata r:id="rId876" o:title=""/>
                </v:shape>
                <o:OLEObject Type="Embed" ProgID="Equation.DSMT4" ShapeID="_x0000_i1459" DrawAspect="Content" ObjectID="_1687984549" r:id="rId877"/>
              </w:object>
            </w:r>
            <w:r w:rsidRPr="00B26177">
              <w:rPr>
                <w:rFonts w:ascii="Chu Van An" w:hAnsi="Chu Van An" w:cs="Chu Van An"/>
                <w:lang w:val="vi-VN"/>
              </w:rPr>
              <w:t>.</w:t>
            </w:r>
          </w:p>
          <w:p w14:paraId="1EE8C586" w14:textId="0D601A99" w:rsidR="007D5C41" w:rsidRPr="00655851" w:rsidRDefault="007D5C41" w:rsidP="0029651C">
            <w:pPr>
              <w:pStyle w:val="oancuaDanhsach1"/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spacing w:line="240" w:lineRule="auto"/>
              <w:ind w:left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B26177">
              <w:rPr>
                <w:rFonts w:ascii="Chu Van An" w:hAnsi="Chu Van An" w:cs="Chu Van An"/>
                <w:position w:val="-8"/>
              </w:rPr>
              <w:object w:dxaOrig="465" w:dyaOrig="375" w14:anchorId="6A6F13FF">
                <v:shape id="_x0000_i1460" type="#_x0000_t75" style="width:23.25pt;height:18.75pt" o:ole="">
                  <v:imagedata r:id="rId878" o:title=""/>
                </v:shape>
                <o:OLEObject Type="Embed" ProgID="Equation.DSMT4" ShapeID="_x0000_i1460" DrawAspect="Content" ObjectID="_1687984550" r:id="rId879"/>
              </w:object>
            </w:r>
            <w:r w:rsidRPr="00B26177">
              <w:rPr>
                <w:rFonts w:ascii="Chu Van An" w:hAnsi="Chu Van An" w:cs="Chu Van An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B26177">
              <w:rPr>
                <w:rFonts w:ascii="Chu Van An" w:hAnsi="Chu Van An" w:cs="Chu Van An"/>
                <w:position w:val="-24"/>
              </w:rPr>
              <w:object w:dxaOrig="660" w:dyaOrig="690" w14:anchorId="425F15E6">
                <v:shape id="_x0000_i1461" type="#_x0000_t75" style="width:33pt;height:34.5pt" o:ole="">
                  <v:imagedata r:id="rId880" o:title=""/>
                </v:shape>
                <o:OLEObject Type="Embed" ProgID="Equation.DSMT4" ShapeID="_x0000_i1461" DrawAspect="Content" ObjectID="_1687984551" r:id="rId881"/>
              </w:object>
            </w:r>
            <w:r w:rsidRPr="00B26177">
              <w:rPr>
                <w:rFonts w:ascii="Chu Van An" w:hAnsi="Chu Van An" w:cs="Chu Van An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B26177">
              <w:rPr>
                <w:rFonts w:ascii="Chu Van An" w:hAnsi="Chu Van An" w:cs="Chu Van An"/>
                <w:position w:val="-8"/>
              </w:rPr>
              <w:object w:dxaOrig="600" w:dyaOrig="375" w14:anchorId="54D7E07C">
                <v:shape id="_x0000_i1462" type="#_x0000_t75" style="width:29.9pt;height:19pt" o:ole="">
                  <v:imagedata r:id="rId882" o:title=""/>
                </v:shape>
                <o:OLEObject Type="Embed" ProgID="Equation.DSMT4" ShapeID="_x0000_i1462" DrawAspect="Content" ObjectID="_1687984552" r:id="rId883"/>
              </w:object>
            </w:r>
            <w:r w:rsidRPr="00B26177">
              <w:rPr>
                <w:rFonts w:ascii="Chu Van An" w:hAnsi="Chu Van An" w:cs="Chu Van An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lang w:val="fr-FR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 </w:t>
            </w:r>
            <w:r w:rsidRPr="00B26177">
              <w:rPr>
                <w:rFonts w:ascii="Chu Van An" w:hAnsi="Chu Van An" w:cs="Chu Van An"/>
                <w:position w:val="-24"/>
              </w:rPr>
              <w:object w:dxaOrig="495" w:dyaOrig="690" w14:anchorId="78CBDD45">
                <v:shape id="_x0000_i1463" type="#_x0000_t75" style="width:24.45pt;height:34.65pt" o:ole="">
                  <v:imagedata r:id="rId884" o:title=""/>
                </v:shape>
                <o:OLEObject Type="Embed" ProgID="Equation.DSMT4" ShapeID="_x0000_i1463" DrawAspect="Content" ObjectID="_1687984553" r:id="rId885"/>
              </w:object>
            </w:r>
            <w:r w:rsidRPr="00B26177">
              <w:rPr>
                <w:rFonts w:ascii="Chu Van An" w:hAnsi="Chu Van An" w:cs="Chu Van An"/>
                <w:lang w:val="fr-FR"/>
              </w:rPr>
              <w:t>.</w:t>
            </w:r>
          </w:p>
          <w:p w14:paraId="62EE7075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5D1CFB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310BE8C6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29A871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535" w:dyaOrig="615" w14:anchorId="3FF4934E">
                <v:shape id="_x0000_i1464" type="#_x0000_t75" style="width:127pt;height:30.55pt" o:ole="">
                  <v:imagedata r:id="rId886" o:title=""/>
                </v:shape>
                <o:OLEObject Type="Embed" ProgID="Equation.DSMT4" ShapeID="_x0000_i1464" DrawAspect="Content" ObjectID="_1687984554" r:id="rId88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Hỏi giá trị của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55" w14:anchorId="24C3FF43">
                <v:shape id="_x0000_i1465" type="#_x0000_t75" style="width:28.55pt;height:12.9pt" o:ole="">
                  <v:imagedata r:id="rId888" o:title=""/>
                </v:shape>
                <o:OLEObject Type="Embed" ProgID="Equation.DSMT4" ShapeID="_x0000_i1465" DrawAspect="Content" ObjectID="_1687984555" r:id="rId88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bằng bao nhiêu?</w:t>
            </w:r>
          </w:p>
          <w:p w14:paraId="512FD41C" w14:textId="1CAC3FAE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30" w:dyaOrig="270" w14:anchorId="0E2484B6">
                <v:shape id="_x0000_i1466" type="#_x0000_t75" style="width:16.3pt;height:13.6pt" o:ole="">
                  <v:imagedata r:id="rId890" o:title=""/>
                </v:shape>
                <o:OLEObject Type="Embed" ProgID="Equation.DSMT4" ShapeID="_x0000_i1466" DrawAspect="Content" ObjectID="_1687984556" r:id="rId891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690" w:dyaOrig="660" w14:anchorId="2A03E5A7">
                <v:shape id="_x0000_i1467" type="#_x0000_t75" style="width:34.65pt;height:33.3pt" o:ole="">
                  <v:imagedata r:id="rId892" o:title=""/>
                </v:shape>
                <o:OLEObject Type="Embed" ProgID="Equation.DSMT4" ShapeID="_x0000_i1467" DrawAspect="Content" ObjectID="_1687984557" r:id="rId893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10" w:dyaOrig="690" w14:anchorId="728DFF99">
                <v:shape id="_x0000_i1468" type="#_x0000_t75" style="width:25.8pt;height:34.65pt" o:ole="">
                  <v:imagedata r:id="rId894" o:title=""/>
                </v:shape>
                <o:OLEObject Type="Embed" ProgID="Equation.DSMT4" ShapeID="_x0000_i1468" DrawAspect="Content" ObjectID="_1687984558" r:id="rId895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4C9378CF">
                <v:shape id="_x0000_i1469" type="#_x0000_t75" style="width:9.5pt;height:12.9pt" o:ole="">
                  <v:imagedata r:id="rId896" o:title=""/>
                </v:shape>
                <o:OLEObject Type="Embed" ProgID="Equation.DSMT4" ShapeID="_x0000_i1469" DrawAspect="Content" ObjectID="_1687984559" r:id="rId897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2E926F1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87AD30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7A9618F1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EDC1B5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45" w:dyaOrig="345" w14:anchorId="508E6A26">
                <v:shape id="_x0000_i1470" type="#_x0000_t75" style="width:62.5pt;height:17pt" o:ole="">
                  <v:imagedata r:id="rId898" o:title=""/>
                </v:shape>
                <o:OLEObject Type="Embed" ProgID="Equation.DSMT4" ShapeID="_x0000_i1470" DrawAspect="Content" ObjectID="_1687984560" r:id="rId89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15" w:dyaOrig="405" w14:anchorId="028B228E">
                <v:shape id="_x0000_i1471" type="#_x0000_t75" style="width:76.1pt;height:20.4pt" o:ole="">
                  <v:imagedata r:id="rId900" o:title=""/>
                </v:shape>
                <o:OLEObject Type="Embed" ProgID="Equation.DSMT4" ShapeID="_x0000_i1471" DrawAspect="Content" ObjectID="_1687984561" r:id="rId90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EB94088">
                <v:shape id="_x0000_i1472" type="#_x0000_t75" style="width:27.85pt;height:14.25pt" o:ole="">
                  <v:imagedata r:id="rId902" o:title=""/>
                </v:shape>
                <o:OLEObject Type="Embed" ProgID="Equation.DSMT4" ShapeID="_x0000_i1472" DrawAspect="Content" ObjectID="_1687984562" r:id="rId90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25" w14:anchorId="13ED7BED">
                <v:shape id="_x0000_i1473" type="#_x0000_t75" style="width:29.2pt;height:11.55pt" o:ole="">
                  <v:imagedata r:id="rId904" o:title=""/>
                </v:shape>
                <o:OLEObject Type="Embed" ProgID="Equation.DSMT4" ShapeID="_x0000_i1473" DrawAspect="Content" ObjectID="_1687984563" r:id="rId905"/>
              </w:object>
            </w:r>
          </w:p>
          <w:p w14:paraId="2C2D0510" w14:textId="0561EEB0" w:rsidR="007D5C41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75" w14:anchorId="18B7E766">
                <v:shape id="_x0000_i1474" type="#_x0000_t75" style="width:57.05pt;height:33.95pt" o:ole="">
                  <v:imagedata r:id="rId906" o:title=""/>
                </v:shape>
                <o:OLEObject Type="Embed" ProgID="Equation.DSMT4" ShapeID="_x0000_i1474" DrawAspect="Content" ObjectID="_1687984564" r:id="rId90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20" w:dyaOrig="690" w14:anchorId="623505A6">
                <v:shape id="_x0000_i1475" type="#_x0000_t75" style="width:65.9pt;height:34.65pt" o:ole="">
                  <v:imagedata r:id="rId908" o:title=""/>
                </v:shape>
                <o:OLEObject Type="Embed" ProgID="Equation.DSMT4" ShapeID="_x0000_i1475" DrawAspect="Content" ObjectID="_1687984565" r:id="rId90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27F527" w14:textId="657963E2" w:rsidR="007D5C41" w:rsidRPr="00B26177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40" w:dyaOrig="690" w14:anchorId="2726AA17">
                <v:shape id="_x0000_i1476" type="#_x0000_t75" style="width:57.05pt;height:34.65pt" o:ole="">
                  <v:imagedata r:id="rId910" o:title=""/>
                </v:shape>
                <o:OLEObject Type="Embed" ProgID="Equation.DSMT4" ShapeID="_x0000_i1476" DrawAspect="Content" ObjectID="_1687984566" r:id="rId91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75" w14:anchorId="115806B4">
                <v:shape id="_x0000_i1477" type="#_x0000_t75" style="width:57.05pt;height:33.95pt" o:ole="">
                  <v:imagedata r:id="rId912" o:title=""/>
                </v:shape>
                <o:OLEObject Type="Embed" ProgID="Equation.DSMT4" ShapeID="_x0000_i1477" DrawAspect="Content" ObjectID="_1687984567" r:id="rId91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F4B7CD" w14:textId="476D00E6" w:rsidR="007D5C41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40" w:dyaOrig="690" w14:anchorId="7905F2C4">
                <v:shape id="_x0000_i1478" type="#_x0000_t75" style="width:57.05pt;height:34.65pt" o:ole="">
                  <v:imagedata r:id="rId914" o:title=""/>
                </v:shape>
                <o:OLEObject Type="Embed" ProgID="Equation.DSMT4" ShapeID="_x0000_i1478" DrawAspect="Content" ObjectID="_1687984568" r:id="rId91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20" w:dyaOrig="675" w14:anchorId="743F3F10">
                <v:shape id="_x0000_i1479" type="#_x0000_t75" style="width:65.9pt;height:33.95pt" o:ole="">
                  <v:imagedata r:id="rId916" o:title=""/>
                </v:shape>
                <o:OLEObject Type="Embed" ProgID="Equation.DSMT4" ShapeID="_x0000_i1479" DrawAspect="Content" ObjectID="_1687984569" r:id="rId91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3C1D20" w14:textId="6C528937" w:rsidR="007D5C41" w:rsidRPr="00B26177" w:rsidRDefault="007D5C41" w:rsidP="0029651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75" w14:anchorId="39633E60">
                <v:shape id="_x0000_i1480" type="#_x0000_t75" style="width:57.05pt;height:33.95pt" o:ole="">
                  <v:imagedata r:id="rId918" o:title=""/>
                </v:shape>
                <o:OLEObject Type="Embed" ProgID="Equation.DSMT4" ShapeID="_x0000_i1480" DrawAspect="Content" ObjectID="_1687984570" r:id="rId919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55" w:dyaOrig="690" w14:anchorId="2F5CC291">
                <v:shape id="_x0000_i1481" type="#_x0000_t75" style="width:57.75pt;height:34.65pt" o:ole="">
                  <v:imagedata r:id="rId920" o:title=""/>
                </v:shape>
                <o:OLEObject Type="Embed" ProgID="Equation.DSMT4" ShapeID="_x0000_i1481" DrawAspect="Content" ObjectID="_1687984571" r:id="rId921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360C73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88579E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414B1560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47DFDE" w14:textId="77777777" w:rsidR="007D5C41" w:rsidRPr="00B26177" w:rsidRDefault="007D5C41" w:rsidP="0029651C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pt-BR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pt-BR"/>
              </w:rPr>
              <w:t>Câu 6:</w: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15" w:dyaOrig="615" w14:anchorId="14A0F86A">
                <v:shape id="_x0000_i1482" type="#_x0000_t75" style="width:45.5pt;height:30.55pt" o:ole="">
                  <v:imagedata r:id="rId858" o:title=""/>
                </v:shape>
                <o:OLEObject Type="Embed" ProgID="Equation.DSMT4" ShapeID="_x0000_i1482" DrawAspect="Content" ObjectID="_1687984572" r:id="rId92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với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55" w:dyaOrig="315" w14:anchorId="7E66B5C6">
                <v:shape id="_x0000_i1483" type="#_x0000_t75" style="width:72.7pt;height:15.6pt" o:ole="">
                  <v:imagedata r:id="rId860" o:title=""/>
                </v:shape>
                <o:OLEObject Type="Embed" ProgID="Equation.DSMT4" ShapeID="_x0000_i1483" DrawAspect="Content" ObjectID="_1687984573" r:id="rId923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Giá trị của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25" w14:anchorId="455860C5">
                <v:shape id="_x0000_i1484" type="#_x0000_t75" style="width:28.55pt;height:11.55pt" o:ole="">
                  <v:imagedata r:id="rId862" o:title=""/>
                </v:shape>
                <o:OLEObject Type="Embed" ProgID="Equation.DSMT4" ShapeID="_x0000_i1484" DrawAspect="Content" ObjectID="_1687984574" r:id="rId92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bằng</w:t>
            </w:r>
          </w:p>
          <w:p w14:paraId="3F642D7A" w14:textId="47D30335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pt-BR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05" w:dyaOrig="690" w14:anchorId="6A853882">
                <v:shape id="_x0000_i1485" type="#_x0000_t75" style="width:35.3pt;height:34.65pt" o:ole="">
                  <v:imagedata r:id="rId864" o:title=""/>
                </v:shape>
                <o:OLEObject Type="Embed" ProgID="Equation.DSMT4" ShapeID="_x0000_i1485" DrawAspect="Content" ObjectID="_1687984575" r:id="rId925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90" w14:anchorId="13D5D65B">
                <v:shape id="_x0000_i1486" type="#_x0000_t75" style="width:27.15pt;height:34.65pt" o:ole="">
                  <v:imagedata r:id="rId866" o:title=""/>
                </v:shape>
                <o:OLEObject Type="Embed" ProgID="Equation.DSMT4" ShapeID="_x0000_i1486" DrawAspect="Content" ObjectID="_1687984576" r:id="rId92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0D8D0F98">
                <v:shape id="_x0000_i1487" type="#_x0000_t75" style="width:12.25pt;height:30.55pt" o:ole="">
                  <v:imagedata r:id="rId868" o:title=""/>
                </v:shape>
                <o:OLEObject Type="Embed" ProgID="Equation.DSMT4" ShapeID="_x0000_i1487" DrawAspect="Content" ObjectID="_1687984577" r:id="rId927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15" w14:anchorId="779BE5F9">
                <v:shape id="_x0000_i1488" type="#_x0000_t75" style="width:20.4pt;height:30.55pt" o:ole="">
                  <v:imagedata r:id="rId870" o:title=""/>
                </v:shape>
                <o:OLEObject Type="Embed" ProgID="Equation.DSMT4" ShapeID="_x0000_i1488" DrawAspect="Content" ObjectID="_1687984578" r:id="rId92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01317578" w14:textId="77777777" w:rsidR="007D5C41" w:rsidRPr="00297089" w:rsidRDefault="007D5C41" w:rsidP="0029651C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742F65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0AFA5013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7FE774" w14:textId="77777777" w:rsidR="007D5C41" w:rsidRPr="00B26177" w:rsidRDefault="007D5C41" w:rsidP="0029651C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7:</w: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góc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240" w:dyaOrig="225" w14:anchorId="32D284A8">
                <v:shape id="_x0000_i1489" type="#_x0000_t75" style="width:12.25pt;height:11.55pt" o:ole="">
                  <v:imagedata r:id="rId929" o:title=""/>
                </v:shape>
                <o:OLEObject Type="Embed" ProgID="Equation.DSMT4" ShapeID="_x0000_i1489" DrawAspect="Content" ObjectID="_1687984579" r:id="rId93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biết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1125" w:dyaOrig="630" w14:anchorId="5137FCF8">
                <v:shape id="_x0000_i1490" type="#_x0000_t75" style="width:56.4pt;height:31.25pt" o:ole="">
                  <v:imagedata r:id="rId931" o:title=""/>
                </v:shape>
                <o:OLEObject Type="Embed" ProgID="Equation.DSMT4" ShapeID="_x0000_i1490" DrawAspect="Content" ObjectID="_1687984580" r:id="rId93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và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1335" w:dyaOrig="630" w14:anchorId="6BF08B0F">
                <v:shape id="_x0000_i1491" type="#_x0000_t75" style="width:66.55pt;height:31.25pt" o:ole="">
                  <v:imagedata r:id="rId933" o:title=""/>
                </v:shape>
                <o:OLEObject Type="Embed" ProgID="Equation.DSMT4" ShapeID="_x0000_i1491" DrawAspect="Content" ObjectID="_1687984581" r:id="rId93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Tính </w:t>
            </w:r>
            <w:r w:rsidRPr="00B26177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585" w:dyaOrig="225" w14:anchorId="0613BDE8">
                <v:shape id="_x0000_i1492" type="#_x0000_t75" style="width:29.2pt;height:11.55pt" o:ole="">
                  <v:imagedata r:id="rId935" o:title=""/>
                </v:shape>
                <o:OLEObject Type="Embed" ProgID="Equation.DSMT4" ShapeID="_x0000_i1492" DrawAspect="Content" ObjectID="_1687984582" r:id="rId93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:</w:t>
            </w:r>
          </w:p>
          <w:p w14:paraId="5DDF3657" w14:textId="7503091A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690" w:dyaOrig="705" w14:anchorId="3E691FB5">
                <v:shape id="_x0000_i1493" type="#_x0000_t75" style="width:34.65pt;height:35.3pt" o:ole="">
                  <v:imagedata r:id="rId937" o:title=""/>
                </v:shape>
                <o:OLEObject Type="Embed" ProgID="Equation.DSMT4" ShapeID="_x0000_i1493" DrawAspect="Content" ObjectID="_1687984583" r:id="rId93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405" w:dyaOrig="705" w14:anchorId="61F245F5">
                <v:shape id="_x0000_i1494" type="#_x0000_t75" style="width:20.4pt;height:35.3pt" o:ole="">
                  <v:imagedata r:id="rId939" o:title=""/>
                </v:shape>
                <o:OLEObject Type="Embed" ProgID="Equation.DSMT4" ShapeID="_x0000_i1494" DrawAspect="Content" ObjectID="_1687984584" r:id="rId94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345" w:dyaOrig="645" w14:anchorId="2672B4BA">
                <v:shape id="_x0000_i1495" type="#_x0000_t75" style="width:17pt;height:31.9pt" o:ole="">
                  <v:imagedata r:id="rId941" o:title=""/>
                </v:shape>
                <o:OLEObject Type="Embed" ProgID="Equation.DSMT4" ShapeID="_x0000_i1495" DrawAspect="Content" ObjectID="_1687984585" r:id="rId94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525" w:dyaOrig="705" w14:anchorId="198C0C8E">
                <v:shape id="_x0000_i1496" type="#_x0000_t75" style="width:26.5pt;height:35.3pt" o:ole="">
                  <v:imagedata r:id="rId943" o:title=""/>
                </v:shape>
                <o:OLEObject Type="Embed" ProgID="Equation.DSMT4" ShapeID="_x0000_i1496" DrawAspect="Content" ObjectID="_1687984586" r:id="rId94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57348258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794289" w14:textId="77777777" w:rsidR="007D5C41" w:rsidRPr="00297089" w:rsidRDefault="007D5C41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34ED14E9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DE9543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sz w:val="24"/>
                <w:szCs w:val="24"/>
                <w:lang w:val="it-IT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Câu 8: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15" w14:anchorId="2CCA53EB">
                <v:shape id="_x0000_i1497" type="#_x0000_t75" style="width:47.55pt;height:30.55pt" o:ole="">
                  <v:imagedata r:id="rId945" o:title=""/>
                </v:shape>
                <o:OLEObject Type="Embed" ProgID="Equation.DSMT4" ShapeID="_x0000_i1497" DrawAspect="Content" ObjectID="_1687984587" r:id="rId94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50" w:dyaOrig="405" w14:anchorId="690217EA">
                <v:shape id="_x0000_i1498" type="#_x0000_t75" style="width:82.2pt;height:20.4pt" o:ole="">
                  <v:imagedata r:id="rId947" o:title=""/>
                </v:shape>
                <o:OLEObject Type="Embed" ProgID="Equation.DSMT4" ShapeID="_x0000_i1498" DrawAspect="Content" ObjectID="_1687984588" r:id="rId94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Hỏi giá trị của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105C5908">
                <v:shape id="_x0000_i1499" type="#_x0000_t75" style="width:27.85pt;height:13.6pt" o:ole="">
                  <v:imagedata r:id="rId949" o:title=""/>
                </v:shape>
                <o:OLEObject Type="Embed" ProgID="Equation.DSMT4" ShapeID="_x0000_i1499" DrawAspect="Content" ObjectID="_1687984589" r:id="rId95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bằng bao nhiêu?</w:t>
            </w:r>
          </w:p>
          <w:p w14:paraId="5910F332" w14:textId="426880DA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65" w:dyaOrig="360" w14:anchorId="41D04666">
                <v:shape id="_x0000_i1500" type="#_x0000_t75" style="width:23.1pt;height:18.35pt" o:ole="">
                  <v:imagedata r:id="rId951" o:title=""/>
                </v:shape>
                <o:OLEObject Type="Embed" ProgID="Equation.DSMT4" ShapeID="_x0000_i1500" DrawAspect="Content" ObjectID="_1687984590" r:id="rId95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95" w:dyaOrig="690" w14:anchorId="6E297D43">
                <v:shape id="_x0000_i1501" type="#_x0000_t75" style="width:24.45pt;height:34.65pt" o:ole="">
                  <v:imagedata r:id="rId953" o:title=""/>
                </v:shape>
                <o:OLEObject Type="Embed" ProgID="Equation.DSMT4" ShapeID="_x0000_i1501" DrawAspect="Content" ObjectID="_1687984591" r:id="rId95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75" w:dyaOrig="690" w14:anchorId="48B754BF">
                <v:shape id="_x0000_i1502" type="#_x0000_t75" style="width:33.95pt;height:34.65pt" o:ole="">
                  <v:imagedata r:id="rId955" o:title=""/>
                </v:shape>
                <o:OLEObject Type="Embed" ProgID="Equation.DSMT4" ShapeID="_x0000_i1502" DrawAspect="Content" ObjectID="_1687984592" r:id="rId95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615" w:dyaOrig="360" w14:anchorId="3C3B0252">
                <v:shape id="_x0000_i1503" type="#_x0000_t75" style="width:30.55pt;height:18.35pt" o:ole="">
                  <v:imagedata r:id="rId957" o:title=""/>
                </v:shape>
                <o:OLEObject Type="Embed" ProgID="Equation.DSMT4" ShapeID="_x0000_i1503" DrawAspect="Content" ObjectID="_1687984593" r:id="rId95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A4EA66B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534E3C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1E6AA9C9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480291" w14:textId="77777777" w:rsidR="007D5C41" w:rsidRPr="00B26177" w:rsidRDefault="007D5C41" w:rsidP="0029651C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>Câu 9:</w: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730" w:dyaOrig="630" w14:anchorId="3ED4E2F3">
                <v:shape id="_x0000_i1504" type="#_x0000_t75" style="width:136.55pt;height:31.25pt" o:ole="">
                  <v:imagedata r:id="rId959" o:title=""/>
                </v:shape>
                <o:OLEObject Type="Embed" ProgID="Equation.DSMT4" ShapeID="_x0000_i1504" DrawAspect="Content" ObjectID="_1687984594" r:id="rId96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70" w14:anchorId="081351FB">
                <v:shape id="_x0000_i1505" type="#_x0000_t75" style="width:29.2pt;height:13.6pt" o:ole="">
                  <v:imagedata r:id="rId961" o:title=""/>
                </v:shape>
                <o:OLEObject Type="Embed" ProgID="Equation.DSMT4" ShapeID="_x0000_i1505" DrawAspect="Content" ObjectID="_1687984595" r:id="rId96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139738F0" w14:textId="08660A7C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525" w:dyaOrig="690" w14:anchorId="683CCB85">
                <v:shape id="_x0000_i1506" type="#_x0000_t75" style="width:26.5pt;height:34.65pt" o:ole="">
                  <v:imagedata r:id="rId963" o:title=""/>
                </v:shape>
                <o:OLEObject Type="Embed" ProgID="Equation.DSMT4" ShapeID="_x0000_i1506" DrawAspect="Content" ObjectID="_1687984596" r:id="rId96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525" w:dyaOrig="690" w14:anchorId="7F589623">
                <v:shape id="_x0000_i1507" type="#_x0000_t75" style="width:26.5pt;height:34.65pt" o:ole="">
                  <v:imagedata r:id="rId965" o:title=""/>
                </v:shape>
                <o:OLEObject Type="Embed" ProgID="Equation.DSMT4" ShapeID="_x0000_i1507" DrawAspect="Content" ObjectID="_1687984597" r:id="rId96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90" w:dyaOrig="690" w14:anchorId="0484C158">
                <v:shape id="_x0000_i1508" type="#_x0000_t75" style="width:34.65pt;height:34.65pt" o:ole="">
                  <v:imagedata r:id="rId967" o:title=""/>
                </v:shape>
                <o:OLEObject Type="Embed" ProgID="Equation.DSMT4" ShapeID="_x0000_i1508" DrawAspect="Content" ObjectID="_1687984598" r:id="rId96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75" w:dyaOrig="690" w14:anchorId="73F9ED8F">
                <v:shape id="_x0000_i1509" type="#_x0000_t75" style="width:33.95pt;height:34.65pt" o:ole="">
                  <v:imagedata r:id="rId969" o:title=""/>
                </v:shape>
                <o:OLEObject Type="Embed" ProgID="Equation.DSMT4" ShapeID="_x0000_i1509" DrawAspect="Content" ObjectID="_1687984599" r:id="rId97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7014DF" w14:textId="77777777" w:rsidR="007D5C41" w:rsidRPr="00297089" w:rsidRDefault="007D5C41" w:rsidP="0029651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DD8602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2660D373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003A30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fr-FR"/>
              </w:rPr>
              <w:object w:dxaOrig="1125" w:dyaOrig="675" w14:anchorId="561B87AD">
                <v:shape id="_x0000_i1510" type="#_x0000_t75" style="width:56.4pt;height:33.95pt" o:ole="">
                  <v:imagedata r:id="rId971" o:title=""/>
                </v:shape>
                <o:OLEObject Type="Embed" ProgID="Equation.DSMT4" ShapeID="_x0000_i1510" DrawAspect="Content" ObjectID="_1687984600" r:id="rId97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50" w:dyaOrig="615" w14:anchorId="7930D415">
                <v:shape id="_x0000_i1511" type="#_x0000_t75" style="width:52.3pt;height:30.55pt" o:ole="">
                  <v:imagedata r:id="rId973" o:title=""/>
                </v:shape>
                <o:OLEObject Type="Embed" ProgID="Equation.DSMT4" ShapeID="_x0000_i1511" DrawAspect="Content" ObjectID="_1687984601" r:id="rId97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Hãy tính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25" w14:anchorId="61451A78">
                <v:shape id="_x0000_i1512" type="#_x0000_t75" style="width:29.2pt;height:11.55pt" o:ole="">
                  <v:imagedata r:id="rId975" o:title=""/>
                </v:shape>
                <o:OLEObject Type="Embed" ProgID="Equation.DSMT4" ShapeID="_x0000_i1512" DrawAspect="Content" ObjectID="_1687984602" r:id="rId976"/>
              </w:object>
            </w:r>
          </w:p>
          <w:p w14:paraId="0CC55028" w14:textId="0079A827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35" w:dyaOrig="615" w14:anchorId="33155CB7">
                <v:shape id="_x0000_i1513" type="#_x0000_t75" style="width:36.7pt;height:30.55pt" o:ole="">
                  <v:imagedata r:id="rId977" o:title=""/>
                </v:shape>
                <o:OLEObject Type="Embed" ProgID="Equation.DSMT4" ShapeID="_x0000_i1513" DrawAspect="Content" ObjectID="_1687984603" r:id="rId97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85" w:dyaOrig="690" w14:anchorId="55929A44">
                <v:shape id="_x0000_i1514" type="#_x0000_t75" style="width:29.2pt;height:34.65pt" o:ole="">
                  <v:imagedata r:id="rId979" o:title=""/>
                </v:shape>
                <o:OLEObject Type="Embed" ProgID="Equation.DSMT4" ShapeID="_x0000_i1514" DrawAspect="Content" ObjectID="_1687984604" r:id="rId98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90" w14:anchorId="74350EF9">
                <v:shape id="_x0000_i1515" type="#_x0000_t75" style="width:20.4pt;height:34.65pt" o:ole="">
                  <v:imagedata r:id="rId981" o:title=""/>
                </v:shape>
                <o:OLEObject Type="Embed" ProgID="Equation.DSMT4" ShapeID="_x0000_i1515" DrawAspect="Content" ObjectID="_1687984605" r:id="rId98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90" w14:anchorId="328C525B">
                <v:shape id="_x0000_i1516" type="#_x0000_t75" style="width:20.4pt;height:34.65pt" o:ole="">
                  <v:imagedata r:id="rId983" o:title=""/>
                </v:shape>
                <o:OLEObject Type="Embed" ProgID="Equation.DSMT4" ShapeID="_x0000_i1516" DrawAspect="Content" ObjectID="_1687984606" r:id="rId98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8A0C6CE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F79020" w14:textId="77777777" w:rsidR="007D5C41" w:rsidRPr="00297089" w:rsidRDefault="007D5C41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30333A69" w14:textId="77777777" w:rsidTr="007D5C41">
        <w:tc>
          <w:tcPr>
            <w:tcW w:w="776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9CA29D" w14:textId="77777777" w:rsidR="007D5C41" w:rsidRPr="00B26177" w:rsidRDefault="007D5C41" w:rsidP="0029651C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B26177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30" w14:anchorId="4C40361D">
                <v:shape id="_x0000_i1517" type="#_x0000_t75" style="width:55.7pt;height:31.25pt" o:ole="">
                  <v:imagedata r:id="rId985" o:title=""/>
                </v:shape>
                <o:OLEObject Type="Embed" ProgID="Equation.DSMT4" ShapeID="_x0000_i1517" DrawAspect="Content" ObjectID="_1687984607" r:id="rId98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00" w:dyaOrig="270" w14:anchorId="5668D432">
                <v:shape id="_x0000_i1518" type="#_x0000_t75" style="width:59.75pt;height:13.6pt" o:ole="">
                  <v:imagedata r:id="rId987" o:title=""/>
                </v:shape>
                <o:OLEObject Type="Embed" ProgID="Equation.DSMT4" ShapeID="_x0000_i1518" DrawAspect="Content" ObjectID="_1687984608" r:id="rId98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B26177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EA15DF4">
                <v:shape id="_x0000_i1519" type="#_x0000_t75" style="width:27.15pt;height:14.25pt" o:ole="">
                  <v:imagedata r:id="rId989" o:title=""/>
                </v:shape>
                <o:OLEObject Type="Embed" ProgID="Equation.DSMT4" ShapeID="_x0000_i1519" DrawAspect="Content" ObjectID="_1687984609" r:id="rId990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731757F2" w14:textId="3B7282B5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B26177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80" w:dyaOrig="675" w14:anchorId="5F9E20AC">
                <v:shape id="_x0000_i1520" type="#_x0000_t75" style="width:38.7pt;height:33.95pt" o:ole="">
                  <v:imagedata r:id="rId991" o:title=""/>
                </v:shape>
                <o:OLEObject Type="Embed" ProgID="Equation.DSMT4" ShapeID="_x0000_i1520" DrawAspect="Content" ObjectID="_1687984610" r:id="rId992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30" w:dyaOrig="690" w14:anchorId="505847D1">
                <v:shape id="_x0000_i1521" type="#_x0000_t75" style="width:31.25pt;height:34.65pt" o:ole="">
                  <v:imagedata r:id="rId993" o:title=""/>
                </v:shape>
                <o:OLEObject Type="Embed" ProgID="Equation.DSMT4" ShapeID="_x0000_i1521" DrawAspect="Content" ObjectID="_1687984611" r:id="rId994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15" w:dyaOrig="675" w14:anchorId="65C7F4E4">
                <v:shape id="_x0000_i1522" type="#_x0000_t75" style="width:30.55pt;height:33.95pt" o:ole="">
                  <v:imagedata r:id="rId995" o:title=""/>
                </v:shape>
                <o:OLEObject Type="Embed" ProgID="Equation.DSMT4" ShapeID="_x0000_i1522" DrawAspect="Content" ObjectID="_1687984612" r:id="rId996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B26177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615" w:dyaOrig="675" w14:anchorId="430AB21C">
                <v:shape id="_x0000_i1523" type="#_x0000_t75" style="width:30.55pt;height:33.95pt" o:ole="">
                  <v:imagedata r:id="rId997" o:title=""/>
                </v:shape>
                <o:OLEObject Type="Embed" ProgID="Equation.DSMT4" ShapeID="_x0000_i1523" DrawAspect="Content" ObjectID="_1687984613" r:id="rId998"/>
              </w:object>
            </w:r>
            <w:r w:rsidRPr="00B26177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95C2F1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648445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6949E43A" w14:textId="77777777" w:rsidR="007D5C41" w:rsidRPr="00B26177" w:rsidRDefault="007D5C41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FEB2B7F" w14:textId="77777777" w:rsidR="0033409D" w:rsidRPr="00B26177" w:rsidRDefault="0033409D" w:rsidP="00B2617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7EE08FC" wp14:editId="1B984D0A">
                <wp:extent cx="6355079" cy="1361177"/>
                <wp:effectExtent l="0" t="19050" r="27305" b="10795"/>
                <wp:docPr id="212457290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079" cy="1361177"/>
                          <a:chOff x="0" y="0"/>
                          <a:chExt cx="6355079" cy="1322612"/>
                        </a:xfrm>
                      </wpg:grpSpPr>
                      <wps:wsp>
                        <wps:cNvPr id="212457290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34"/>
                            <a:ext cx="6355079" cy="10622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2F35D3" w14:textId="77777777" w:rsidR="0033409D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D30B871" w14:textId="77777777" w:rsidR="0033409D" w:rsidRPr="004E4A10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2D306C56" w14:textId="3CD047E8" w:rsidR="0033409D" w:rsidRPr="00EE265F" w:rsidRDefault="0033409D" w:rsidP="008D3FFF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Sử dụng định nghĩa góc của hai vecto</w:t>
                              </w:r>
                              <w:r w:rsidR="00F30917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.</w:t>
                              </w:r>
                            </w:p>
                            <w:p w14:paraId="1D636FDE" w14:textId="59D25ADA" w:rsidR="00EE265F" w:rsidRPr="007B6D41" w:rsidRDefault="00EE265F" w:rsidP="008D3FFF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Các tính chất, giá trị lượng giác.</w:t>
                              </w:r>
                            </w:p>
                            <w:p w14:paraId="35B8E839" w14:textId="77777777" w:rsidR="0033409D" w:rsidRPr="00D77153" w:rsidRDefault="0033409D" w:rsidP="0075402F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-27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08" name="Group 2124572908"/>
                        <wpg:cNvGrpSpPr/>
                        <wpg:grpSpPr>
                          <a:xfrm>
                            <a:off x="150812" y="0"/>
                            <a:ext cx="6129219" cy="571533"/>
                            <a:chOff x="150812" y="0"/>
                            <a:chExt cx="6129583" cy="571533"/>
                          </a:xfrm>
                        </wpg:grpSpPr>
                        <wpg:grpSp>
                          <wpg:cNvPr id="2124572909" name="Group 2124572909"/>
                          <wpg:cNvGrpSpPr/>
                          <wpg:grpSpPr>
                            <a:xfrm>
                              <a:off x="150812" y="0"/>
                              <a:ext cx="6129583" cy="485775"/>
                              <a:chOff x="150812" y="0"/>
                              <a:chExt cx="6129583" cy="485775"/>
                            </a:xfrm>
                          </wpg:grpSpPr>
                          <wpg:grpSp>
                            <wpg:cNvPr id="2124572910" name="Group 2124572910"/>
                            <wpg:cNvGrpSpPr/>
                            <wpg:grpSpPr>
                              <a:xfrm>
                                <a:off x="184097" y="0"/>
                                <a:ext cx="6096298" cy="485775"/>
                                <a:chOff x="184097" y="0"/>
                                <a:chExt cx="6096298" cy="485775"/>
                              </a:xfrm>
                            </wpg:grpSpPr>
                            <wps:wsp>
                              <wps:cNvPr id="2124572911" name="Rectangle: Single Corner Snipped 2124572911"/>
                              <wps:cNvSpPr/>
                              <wps:spPr>
                                <a:xfrm>
                                  <a:off x="184097" y="38090"/>
                                  <a:ext cx="609629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12" name="Group 2124572912"/>
                              <wpg:cNvGrpSpPr/>
                              <wpg:grpSpPr>
                                <a:xfrm>
                                  <a:off x="1502180" y="0"/>
                                  <a:ext cx="4657437" cy="485775"/>
                                  <a:chOff x="1502180" y="0"/>
                                  <a:chExt cx="4657437" cy="485775"/>
                                </a:xfrm>
                              </wpg:grpSpPr>
                              <wpg:grpSp>
                                <wpg:cNvPr id="2124572913" name="Group 2124572913"/>
                                <wpg:cNvGrpSpPr/>
                                <wpg:grpSpPr>
                                  <a:xfrm>
                                    <a:off x="1611714" y="104387"/>
                                    <a:ext cx="4547903" cy="369570"/>
                                    <a:chOff x="1611714" y="104387"/>
                                    <a:chExt cx="4547903" cy="369570"/>
                                  </a:xfrm>
                                </wpg:grpSpPr>
                                <wps:wsp>
                                  <wps:cNvPr id="2124572914" name="Arrow: Chevron 2124572914"/>
                                  <wps:cNvSpPr/>
                                  <wps:spPr>
                                    <a:xfrm>
                                      <a:off x="1761225" y="105160"/>
                                      <a:ext cx="4398392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976AF18" w14:textId="5C3EC040" w:rsidR="0033409D" w:rsidRPr="002F2C93" w:rsidRDefault="0033409D" w:rsidP="0033409D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góc của hai vecto</w:t>
                                        </w:r>
                                        <w:r w:rsidR="00EE26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, chứng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="00EE26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minh đẳng thức</w:t>
                                        </w:r>
                                      </w:p>
                                      <w:p w14:paraId="67BC8DF6" w14:textId="77777777" w:rsidR="0033409D" w:rsidRPr="00F64434" w:rsidRDefault="0033409D" w:rsidP="0033409D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15" name="Group 212457291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16" name="Freeform: Shape 212457291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1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79F0363" w14:textId="77777777" w:rsidR="0033409D" w:rsidRDefault="0033409D" w:rsidP="0033409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18" name="Group 212457291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19" name="Freeform: Shape 212457291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21" name="Flowchart: Terminator 212457292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22" name="Flowchart: Direct Access Storage 212457292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23" name="Group 212457292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24" name="Flowchart: Preparation 21245729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2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A51D1D2" w14:textId="1A7BC695" w:rsidR="0033409D" w:rsidRDefault="0033409D" w:rsidP="0033409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➃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EE08FC" id="_x0000_s1161" style="width:500.4pt;height:107.2pt;mso-position-horizontal-relative:char;mso-position-vertical-relative:line" coordsize="63550,13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">
                <v:shape id="Rectangle: Diagonal Corners Rounded 1" o:spid="_x0000_s1162" style="position:absolute;top:2603;width:63550;height:106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341,0;6246190,0;6355079,76377;6355079,1052219;6340738,1062278;108889,1062278;0,985901;0,10059;14341,0" o:connectangles="0,0,0,0,0,0,0,0,0" textboxrect="0,0,6435090,1533525"/>
                  <v:textbox>
                    <w:txbxContent>
                      <w:p w14:paraId="5B2F35D3" w14:textId="77777777" w:rsidR="0033409D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D30B871" w14:textId="77777777" w:rsidR="0033409D" w:rsidRPr="004E4A10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2D306C56" w14:textId="3CD047E8" w:rsidR="0033409D" w:rsidRPr="00EE265F" w:rsidRDefault="0033409D" w:rsidP="008D3FFF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Sử dụng định nghĩa góc của hai vecto</w:t>
                        </w:r>
                        <w:r w:rsidR="00F30917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.</w:t>
                        </w:r>
                      </w:p>
                      <w:p w14:paraId="1D636FDE" w14:textId="59D25ADA" w:rsidR="00EE265F" w:rsidRPr="007B6D41" w:rsidRDefault="00EE265F" w:rsidP="008D3FFF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Các tính chất, giá trị lượng giác.</w:t>
                        </w:r>
                      </w:p>
                      <w:p w14:paraId="35B8E839" w14:textId="77777777" w:rsidR="0033409D" w:rsidRPr="00D77153" w:rsidRDefault="0033409D" w:rsidP="0075402F">
                        <w:pPr>
                          <w:kinsoku w:val="0"/>
                          <w:overflowPunct w:val="0"/>
                          <w:spacing w:line="240" w:lineRule="auto"/>
                          <w:ind w:left="-27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908" o:spid="_x0000_s1163" style="position:absolute;left:1508;width:61292;height:5715" coordorigin="1508" coordsize="6129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">
                  <v:group id="Group 2124572909" o:spid="_x0000_s1164" style="position:absolute;left:1508;width:61295;height:4857" coordorigin="1508" coordsize="612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">
                    <v:group id="Group 2124572910" o:spid="_x0000_s1165" style="position:absolute;left:1840;width:60963;height:4857" coordorigin="1840" coordsize="609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">
                      <v:shape id="Rectangle: Single Corner Snipped 2124572911" o:spid="_x0000_s1166" style="position:absolute;left:1840;top:380;width:60963;height:4476;visibility:visible;mso-wrap-style:square;v-text-anchor:middle" coordsize="609629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" path="m,l5941574,r154724,154724l6096298,447554,,447554,,xe" fillcolor="#f0def6" stroked="f" strokeweight="1.25pt">
                        <v:fill r:id="rId286" o:title="" color2="#fffff7" type="pattern"/>
                        <v:path arrowok="t" o:connecttype="custom" o:connectlocs="0,0;5941574,0;6096298,154724;6096298,447554;0,447554;0,0" o:connectangles="0,0,0,0,0,0"/>
                      </v:shape>
                      <v:group id="Group 2124572912" o:spid="_x0000_s1167" style="position:absolute;left:15021;width:46575;height:4857" coordorigin="15021" coordsize="465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">
                        <v:group id="Group 2124572913" o:spid="_x0000_s1168" style="position:absolute;left:16117;top:1043;width:45479;height:3696" coordorigin="16117,1043" coordsize="4547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PxJ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">
                          <v:shape id="Arrow: Chevron 2124572914" o:spid="_x0000_s1169" type="#_x0000_t55" style="position:absolute;left:17612;top:1051;width:4398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" adj="21282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76AF18" w14:textId="5C3EC040" w:rsidR="0033409D" w:rsidRPr="002F2C93" w:rsidRDefault="0033409D" w:rsidP="0033409D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góc của hai vecto</w:t>
                                  </w:r>
                                  <w:r w:rsidR="00EE26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, chứng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 </w:t>
                                  </w:r>
                                  <w:r w:rsidR="00EE26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minh đẳng thức</w:t>
                                  </w:r>
                                </w:p>
                                <w:p w14:paraId="67BC8DF6" w14:textId="77777777" w:rsidR="0033409D" w:rsidRPr="00F64434" w:rsidRDefault="0033409D" w:rsidP="0033409D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915" o:spid="_x0000_s117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">
                            <v:shape id="Freeform: Shape 2124572916" o:spid="_x0000_s117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" filled="f" stroked="f">
                              <v:textbox>
                                <w:txbxContent>
                                  <w:p w14:paraId="479F0363" w14:textId="77777777" w:rsidR="0033409D" w:rsidRDefault="0033409D" w:rsidP="0033409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18" o:spid="_x0000_s117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">
                          <v:shape id="Freeform: Shape 2124572919" o:spid="_x0000_s117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21" o:spid="_x0000_s117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22" o:spid="_x0000_s117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23" o:spid="_x0000_s117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">
                    <v:shape id="Flowchart: Preparation 2124572924" o:spid="_x0000_s117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A51D1D2" w14:textId="1A7BC695" w:rsidR="0033409D" w:rsidRDefault="0033409D" w:rsidP="0033409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➃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BF0888C" w14:textId="77777777" w:rsidR="0033409D" w:rsidRPr="00B26177" w:rsidRDefault="0033409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9B5A951" w14:textId="103CAA92" w:rsidR="0075402F" w:rsidRPr="00B26177" w:rsidRDefault="0033409D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1. </w:t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</w:p>
    <w:tbl>
      <w:tblPr>
        <w:tblStyle w:val="TableGrid"/>
        <w:tblW w:w="93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35"/>
      </w:tblGrid>
      <w:tr w:rsidR="0075402F" w:rsidRPr="00B26177" w14:paraId="520DD6FC" w14:textId="77777777" w:rsidTr="00C541DC">
        <w:trPr>
          <w:jc w:val="center"/>
        </w:trPr>
        <w:tc>
          <w:tcPr>
            <w:tcW w:w="6516" w:type="dxa"/>
          </w:tcPr>
          <w:p w14:paraId="01141719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Cho hình vuông ABCD</w:t>
            </w:r>
          </w:p>
          <w:p w14:paraId="7AC6CF5A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</w:p>
          <w:p w14:paraId="380DB585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Tính:</w:t>
            </w:r>
          </w:p>
          <w:p w14:paraId="00F97E12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 a)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960" w:dyaOrig="420" w14:anchorId="692D5680">
                <v:shape id="_x0000_i1524" type="#_x0000_t75" style="width:48.25pt;height:21.05pt" o:ole="">
                  <v:imagedata r:id="rId999" o:title=""/>
                </v:shape>
                <o:OLEObject Type="Embed" ProgID="Equation.DSMT4" ShapeID="_x0000_i1524" DrawAspect="Content" ObjectID="_1687984614" r:id="rId1000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ab/>
              <w:t>b) sin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990" w:dyaOrig="420" w14:anchorId="0B5C50AF">
                <v:shape id="_x0000_i1525" type="#_x0000_t75" style="width:49.6pt;height:21.05pt" o:ole="">
                  <v:imagedata r:id="rId1001" o:title=""/>
                </v:shape>
                <o:OLEObject Type="Embed" ProgID="Equation.DSMT4" ShapeID="_x0000_i1525" DrawAspect="Content" ObjectID="_1687984615" r:id="rId1002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ab/>
              <w:t>c)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990" w:dyaOrig="420" w14:anchorId="6F8FF76E">
                <v:shape id="_x0000_i1526" type="#_x0000_t75" style="width:49.6pt;height:21.05pt" o:ole="">
                  <v:imagedata r:id="rId1003" o:title=""/>
                </v:shape>
                <o:OLEObject Type="Embed" ProgID="Equation.DSMT4" ShapeID="_x0000_i1526" DrawAspect="Content" ObjectID="_1687984616" r:id="rId1004"/>
              </w:object>
            </w:r>
          </w:p>
          <w:p w14:paraId="7E662857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</w:tcPr>
          <w:p w14:paraId="30268D77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7FD69B2" wp14:editId="4FCCBDEF">
                  <wp:extent cx="1033277" cy="943583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732" cy="94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CCB4F6" w14:textId="088F8413" w:rsidR="0033409D" w:rsidRPr="00B26177" w:rsidRDefault="0033409D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04CA7DC2" w14:textId="77777777" w:rsidR="0075402F" w:rsidRPr="00B26177" w:rsidRDefault="0075402F" w:rsidP="00B26177">
      <w:pPr>
        <w:tabs>
          <w:tab w:val="left" w:pos="2268"/>
        </w:tabs>
        <w:spacing w:line="240" w:lineRule="auto"/>
        <w:ind w:left="964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FD627CB" w14:textId="77777777" w:rsidR="0075402F" w:rsidRPr="00B26177" w:rsidRDefault="0075402F" w:rsidP="008D3FFF">
      <w:pPr>
        <w:pStyle w:val="ListParagraph"/>
        <w:numPr>
          <w:ilvl w:val="0"/>
          <w:numId w:val="11"/>
        </w:numPr>
        <w:spacing w:line="240" w:lineRule="auto"/>
        <w:ind w:left="2520"/>
        <w:rPr>
          <w:rFonts w:ascii="Chu Van An" w:hAnsi="Chu Van An" w:cs="Chu Van An"/>
          <w:b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Xác định góc giữa các cặp vectơ ?</w:t>
      </w:r>
    </w:p>
    <w:p w14:paraId="65C17C6C" w14:textId="77777777" w:rsidR="0075402F" w:rsidRPr="00B26177" w:rsidRDefault="0075402F" w:rsidP="00B26177">
      <w:pPr>
        <w:spacing w:line="240" w:lineRule="auto"/>
        <w:ind w:left="2531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a) </w:t>
      </w:r>
      <w:r w:rsidRPr="00B26177">
        <w:rPr>
          <w:rFonts w:ascii="Chu Van An" w:hAnsi="Chu Van An" w:cs="Chu Van An"/>
          <w:position w:val="-10"/>
          <w:sz w:val="24"/>
          <w:szCs w:val="24"/>
        </w:rPr>
        <w:object w:dxaOrig="960" w:dyaOrig="420" w14:anchorId="0964193C">
          <v:shape id="_x0000_i1527" type="#_x0000_t75" style="width:48.25pt;height:21.05pt" o:ole="">
            <v:imagedata r:id="rId999" o:title=""/>
          </v:shape>
          <o:OLEObject Type="Embed" ProgID="Equation.DSMT4" ShapeID="_x0000_i1527" DrawAspect="Content" ObjectID="_1687984617" r:id="rId1006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135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4ACF27BB" w14:textId="77777777" w:rsidR="0075402F" w:rsidRPr="00B26177" w:rsidRDefault="0075402F" w:rsidP="00B26177">
      <w:pPr>
        <w:spacing w:line="240" w:lineRule="auto"/>
        <w:ind w:left="2531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b) </w:t>
      </w:r>
      <w:r w:rsidRPr="00B26177">
        <w:rPr>
          <w:rFonts w:ascii="Chu Van An" w:hAnsi="Chu Van An" w:cs="Chu Van An"/>
          <w:position w:val="-10"/>
          <w:sz w:val="24"/>
          <w:szCs w:val="24"/>
        </w:rPr>
        <w:object w:dxaOrig="999" w:dyaOrig="420" w14:anchorId="6028D2A2">
          <v:shape id="_x0000_i1528" type="#_x0000_t75" style="width:49.6pt;height:21.05pt" o:ole="">
            <v:imagedata r:id="rId1001" o:title=""/>
          </v:shape>
          <o:OLEObject Type="Embed" ProgID="Equation.DSMT4" ShapeID="_x0000_i1528" DrawAspect="Content" ObjectID="_1687984618" r:id="rId1007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90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08340B60" w14:textId="77777777" w:rsidR="0075402F" w:rsidRPr="00B26177" w:rsidRDefault="0075402F" w:rsidP="00B26177">
      <w:pPr>
        <w:spacing w:line="240" w:lineRule="auto"/>
        <w:ind w:left="2531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c) </w:t>
      </w:r>
      <w:r w:rsidRPr="00B26177">
        <w:rPr>
          <w:rFonts w:ascii="Chu Van An" w:hAnsi="Chu Van An" w:cs="Chu Van An"/>
          <w:position w:val="-10"/>
          <w:sz w:val="24"/>
          <w:szCs w:val="24"/>
        </w:rPr>
        <w:object w:dxaOrig="980" w:dyaOrig="420" w14:anchorId="192587C4">
          <v:shape id="_x0000_i1529" type="#_x0000_t75" style="width:49.6pt;height:21.05pt" o:ole="">
            <v:imagedata r:id="rId1003" o:title=""/>
          </v:shape>
          <o:OLEObject Type="Embed" ProgID="Equation.DSMT4" ShapeID="_x0000_i1529" DrawAspect="Content" ObjectID="_1687984619" r:id="rId1008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180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3100DE7C" w14:textId="77777777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color w:val="0000CC"/>
          <w:sz w:val="24"/>
          <w:szCs w:val="24"/>
        </w:rPr>
      </w:pPr>
    </w:p>
    <w:p w14:paraId="255D60BC" w14:textId="77777777" w:rsidR="0075402F" w:rsidRPr="00B26177" w:rsidRDefault="0033409D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2.  </w:t>
      </w:r>
    </w:p>
    <w:tbl>
      <w:tblPr>
        <w:tblStyle w:val="TableGrid"/>
        <w:tblW w:w="93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35"/>
      </w:tblGrid>
      <w:tr w:rsidR="0075402F" w:rsidRPr="00B26177" w14:paraId="1C8797E3" w14:textId="77777777" w:rsidTr="00C541DC">
        <w:trPr>
          <w:jc w:val="center"/>
        </w:trPr>
        <w:tc>
          <w:tcPr>
            <w:tcW w:w="6516" w:type="dxa"/>
          </w:tcPr>
          <w:p w14:paraId="73CE806A" w14:textId="5B695215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lastRenderedPageBreak/>
              <w:t xml:space="preserve">Cho 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sym w:font="Symbol" w:char="F044"/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AOB cân tại O và OA = </w:t>
            </w:r>
            <w:r w:rsidR="001E4851" w:rsidRPr="001E4851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OH và AK là các đường cao. Giả sử 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390" w14:anchorId="0A54E40B">
                <v:shape id="_x0000_i1530" type="#_x0000_t75" style="width:29.9pt;height:19.7pt" o:ole="">
                  <v:imagedata r:id="rId1009" o:title=""/>
                </v:shape>
                <o:OLEObject Type="Embed" ProgID="Equation.DSMT4" ShapeID="_x0000_i1530" DrawAspect="Content" ObjectID="_1687984620" r:id="rId1010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= 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sym w:font="Symbol" w:char="F061"/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. Tính AK và OK theo a và </w: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sym w:font="Symbol" w:char="F061"/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14:paraId="54214CAE" w14:textId="77777777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eastAsiaTheme="minorEastAsia" w:hAnsi="Chu Van An" w:cs="Chu Van An"/>
                <w:sz w:val="24"/>
                <w:szCs w:val="24"/>
              </w:rPr>
              <w:object w:dxaOrig="3090" w:dyaOrig="3017" w14:anchorId="75BD2201">
                <v:shape id="_x0000_i1531" type="#_x0000_t75" style="width:74.7pt;height:68.6pt" o:ole="">
                  <v:imagedata r:id="rId1011" o:title=""/>
                </v:shape>
                <o:OLEObject Type="Embed" ProgID="Visio.Drawing.11" ShapeID="_x0000_i1531" DrawAspect="Content" ObjectID="_1687984621" r:id="rId1012"/>
              </w:object>
            </w:r>
          </w:p>
        </w:tc>
      </w:tr>
    </w:tbl>
    <w:p w14:paraId="07C07D44" w14:textId="520F05C6" w:rsidR="0033409D" w:rsidRPr="00B26177" w:rsidRDefault="0033409D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7E925172" w14:textId="77777777" w:rsidR="0033409D" w:rsidRPr="00B26177" w:rsidRDefault="0033409D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6957A921" w14:textId="77777777" w:rsidR="0075402F" w:rsidRPr="00B26177" w:rsidRDefault="0075402F" w:rsidP="008D3FFF">
      <w:pPr>
        <w:pStyle w:val="ListParagraph"/>
        <w:numPr>
          <w:ilvl w:val="0"/>
          <w:numId w:val="11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Xét tam giác vuông AOH với OA = a, </w:t>
      </w:r>
      <w:r w:rsidRPr="00B26177">
        <w:rPr>
          <w:rFonts w:ascii="Chu Van An" w:hAnsi="Chu Van An" w:cs="Chu Van An"/>
          <w:position w:val="-6"/>
          <w:sz w:val="24"/>
          <w:szCs w:val="24"/>
        </w:rPr>
        <w:object w:dxaOrig="580" w:dyaOrig="380" w14:anchorId="0F0B3AA8">
          <v:shape id="_x0000_i1532" type="#_x0000_t75" style="width:28.55pt;height:19.7pt" o:ole="">
            <v:imagedata r:id="rId1013" o:title=""/>
          </v:shape>
          <o:OLEObject Type="Embed" ProgID="Equation.DSMT4" ShapeID="_x0000_i1532" DrawAspect="Content" ObjectID="_1687984622" r:id="rId1014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2</w:t>
      </w:r>
      <w:r w:rsidRPr="00B26177">
        <w:rPr>
          <w:rFonts w:ascii="Chu Van An" w:hAnsi="Chu Van An" w:cs="Chu Van An"/>
          <w:sz w:val="24"/>
          <w:szCs w:val="24"/>
        </w:rPr>
        <w:sym w:font="Symbol" w:char="F061"/>
      </w:r>
      <w:r w:rsidRPr="00B26177">
        <w:rPr>
          <w:rFonts w:ascii="Chu Van An" w:hAnsi="Chu Van An" w:cs="Chu Van An"/>
          <w:sz w:val="24"/>
          <w:szCs w:val="24"/>
        </w:rPr>
        <w:t>.</w:t>
      </w:r>
    </w:p>
    <w:p w14:paraId="63004428" w14:textId="1F65B8E2" w:rsidR="0075402F" w:rsidRPr="00B26177" w:rsidRDefault="0075402F" w:rsidP="008D3FFF">
      <w:pPr>
        <w:pStyle w:val="ListParagraph"/>
        <w:numPr>
          <w:ilvl w:val="1"/>
          <w:numId w:val="11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AK = </w:t>
      </w:r>
      <w:r w:rsidR="001E4851">
        <w:rPr>
          <w:rFonts w:ascii="Chu Van An" w:hAnsi="Chu Van An" w:cs="Chu Van An"/>
          <w:sz w:val="24"/>
          <w:szCs w:val="24"/>
        </w:rPr>
        <w:t>OA</w:t>
      </w:r>
      <w:r w:rsidR="001E4851"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B26177">
        <w:rPr>
          <w:rFonts w:ascii="Chu Van An" w:hAnsi="Chu Van An" w:cs="Chu Van An"/>
          <w:sz w:val="24"/>
          <w:szCs w:val="24"/>
        </w:rPr>
        <w:t>sin</w:t>
      </w:r>
      <w:r w:rsidRPr="00B26177">
        <w:rPr>
          <w:rFonts w:ascii="Chu Van An" w:hAnsi="Chu Van An" w:cs="Chu Van An"/>
          <w:position w:val="-6"/>
          <w:sz w:val="24"/>
          <w:szCs w:val="24"/>
        </w:rPr>
        <w:object w:dxaOrig="580" w:dyaOrig="380" w14:anchorId="3CD5F102">
          <v:shape id="_x0000_i1533" type="#_x0000_t75" style="width:28.55pt;height:19.7pt" o:ole="">
            <v:imagedata r:id="rId1013" o:title=""/>
          </v:shape>
          <o:OLEObject Type="Embed" ProgID="Equation.DSMT4" ShapeID="_x0000_i1533" DrawAspect="Content" ObjectID="_1687984623" r:id="rId1015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</w:t>
      </w:r>
    </w:p>
    <w:p w14:paraId="1C43A553" w14:textId="6D7CB699" w:rsidR="0075402F" w:rsidRPr="00B26177" w:rsidRDefault="0075402F" w:rsidP="00B26177">
      <w:pPr>
        <w:pStyle w:val="ListParagraph"/>
        <w:spacing w:line="240" w:lineRule="auto"/>
        <w:ind w:left="1440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= </w:t>
      </w:r>
      <w:r w:rsidR="001E4851" w:rsidRPr="001E4851">
        <w:rPr>
          <w:rFonts w:ascii="Chu Van An" w:eastAsia="MS PMincho" w:hAnsi="Chu Van An" w:cs="Chu Van An"/>
          <w:b/>
          <w:color w:val="000000" w:themeColor="text1"/>
          <w:sz w:val="24"/>
          <w:szCs w:val="24"/>
        </w:rPr>
        <w:t>A</w:t>
      </w:r>
      <w:r w:rsidR="001E4851"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B26177">
        <w:rPr>
          <w:rFonts w:ascii="Chu Van An" w:hAnsi="Chu Van An" w:cs="Chu Van An"/>
          <w:sz w:val="24"/>
          <w:szCs w:val="24"/>
        </w:rPr>
        <w:t>sin2</w:t>
      </w:r>
      <w:r w:rsidRPr="00B26177">
        <w:rPr>
          <w:rFonts w:ascii="Chu Van An" w:hAnsi="Chu Van An" w:cs="Chu Van An"/>
          <w:sz w:val="24"/>
          <w:szCs w:val="24"/>
        </w:rPr>
        <w:sym w:font="Symbol" w:char="F061"/>
      </w:r>
    </w:p>
    <w:p w14:paraId="6A2A1F1E" w14:textId="52265A02" w:rsidR="0075402F" w:rsidRPr="00B26177" w:rsidRDefault="0075402F" w:rsidP="008D3FFF">
      <w:pPr>
        <w:pStyle w:val="ListParagraph"/>
        <w:numPr>
          <w:ilvl w:val="0"/>
          <w:numId w:val="11"/>
        </w:num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OK = O</w:t>
      </w:r>
      <w:r w:rsidR="001E4851" w:rsidRPr="001E4851">
        <w:rPr>
          <w:rFonts w:ascii="Chu Van An" w:eastAsia="MS PMincho" w:hAnsi="Chu Van An" w:cs="Chu Van An"/>
          <w:b/>
          <w:color w:val="000000" w:themeColor="text1"/>
          <w:sz w:val="24"/>
          <w:szCs w:val="24"/>
        </w:rPr>
        <w:t>A</w:t>
      </w:r>
      <w:r w:rsidR="001E4851"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B26177">
        <w:rPr>
          <w:rFonts w:ascii="Chu Van An" w:hAnsi="Chu Van An" w:cs="Chu Van An"/>
          <w:sz w:val="24"/>
          <w:szCs w:val="24"/>
        </w:rPr>
        <w:t>cos</w:t>
      </w:r>
      <w:r w:rsidRPr="00B26177">
        <w:rPr>
          <w:rFonts w:ascii="Chu Van An" w:hAnsi="Chu Van An" w:cs="Chu Van An"/>
          <w:position w:val="-6"/>
          <w:sz w:val="24"/>
          <w:szCs w:val="24"/>
        </w:rPr>
        <w:object w:dxaOrig="580" w:dyaOrig="380" w14:anchorId="768BB97B">
          <v:shape id="_x0000_i1534" type="#_x0000_t75" style="width:28.55pt;height:19.7pt" o:ole="">
            <v:imagedata r:id="rId1013" o:title=""/>
          </v:shape>
          <o:OLEObject Type="Embed" ProgID="Equation.DSMT4" ShapeID="_x0000_i1534" DrawAspect="Content" ObjectID="_1687984624" r:id="rId1016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</w:t>
      </w:r>
      <w:r w:rsidR="001E4851" w:rsidRPr="001E4851">
        <w:rPr>
          <w:rFonts w:ascii="Chu Van An" w:eastAsia="MS PMincho" w:hAnsi="Chu Van An" w:cs="Chu Van An"/>
          <w:b/>
          <w:color w:val="000000" w:themeColor="text1"/>
          <w:sz w:val="24"/>
          <w:szCs w:val="24"/>
        </w:rPr>
        <w:t>A</w:t>
      </w:r>
      <w:r w:rsidR="001E4851" w:rsidRPr="001E4851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B26177">
        <w:rPr>
          <w:rFonts w:ascii="Chu Van An" w:hAnsi="Chu Van An" w:cs="Chu Van An"/>
          <w:sz w:val="24"/>
          <w:szCs w:val="24"/>
        </w:rPr>
        <w:t>cos2</w:t>
      </w:r>
      <w:r w:rsidRPr="00B26177">
        <w:rPr>
          <w:rFonts w:ascii="Chu Van An" w:hAnsi="Chu Van An" w:cs="Chu Van An"/>
          <w:sz w:val="24"/>
          <w:szCs w:val="24"/>
        </w:rPr>
        <w:sym w:font="Symbol" w:char="F061"/>
      </w:r>
    </w:p>
    <w:p w14:paraId="519F47E2" w14:textId="77777777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color w:val="0000CC"/>
          <w:sz w:val="24"/>
          <w:szCs w:val="24"/>
        </w:rPr>
      </w:pPr>
    </w:p>
    <w:p w14:paraId="669590CD" w14:textId="58462184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Câu </w:t>
      </w:r>
      <w:r w:rsidR="00C541DC" w:rsidRPr="00B26177">
        <w:rPr>
          <w:rFonts w:ascii="Chu Van An" w:hAnsi="Chu Van An" w:cs="Chu Van An"/>
          <w:color w:val="0000CC"/>
          <w:sz w:val="24"/>
          <w:szCs w:val="24"/>
        </w:rPr>
        <w:t>3</w:t>
      </w:r>
      <w:r w:rsidRPr="00B26177">
        <w:rPr>
          <w:rFonts w:ascii="Chu Van An" w:hAnsi="Chu Van An" w:cs="Chu Van An"/>
          <w:color w:val="0000CC"/>
          <w:sz w:val="24"/>
          <w:szCs w:val="24"/>
        </w:rPr>
        <w:t xml:space="preserve">.  </w:t>
      </w:r>
    </w:p>
    <w:tbl>
      <w:tblPr>
        <w:tblStyle w:val="TableGrid"/>
        <w:tblW w:w="93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35"/>
      </w:tblGrid>
      <w:tr w:rsidR="0075402F" w:rsidRPr="00B26177" w14:paraId="402E07D2" w14:textId="77777777" w:rsidTr="00C541DC">
        <w:trPr>
          <w:jc w:val="center"/>
        </w:trPr>
        <w:tc>
          <w:tcPr>
            <w:tcW w:w="6516" w:type="dxa"/>
          </w:tcPr>
          <w:p w14:paraId="06F01FA7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Chứng minh rằng trong tam giác ABC, ta có:</w:t>
            </w:r>
          </w:p>
          <w:p w14:paraId="44FAF1D4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a) sinA = sin(B + C)</w:t>
            </w:r>
          </w:p>
          <w:p w14:paraId="6A1C39A4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b) cosA = – cos(B + C)</w:t>
            </w:r>
          </w:p>
          <w:p w14:paraId="57DC2A6F" w14:textId="77777777" w:rsidR="0075402F" w:rsidRPr="00B26177" w:rsidRDefault="0075402F" w:rsidP="00B26177">
            <w:pPr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c) sin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270" w:dyaOrig="660" w14:anchorId="3FDA19E7">
                <v:shape id="_x0000_i1535" type="#_x0000_t75" style="width:13.6pt;height:33.3pt" o:ole="">
                  <v:imagedata r:id="rId1017" o:title=""/>
                </v:shape>
                <o:OLEObject Type="Embed" ProgID="Equation.DSMT4" ShapeID="_x0000_i1535" DrawAspect="Content" ObjectID="_1687984625" r:id="rId1018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=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630" w:dyaOrig="660" w14:anchorId="2D208E55">
                <v:shape id="_x0000_i1536" type="#_x0000_t75" style="width:31.25pt;height:33.3pt" o:ole="">
                  <v:imagedata r:id="rId1019" o:title=""/>
                </v:shape>
                <o:OLEObject Type="Embed" ProgID="Equation.DSMT4" ShapeID="_x0000_i1536" DrawAspect="Content" ObjectID="_1687984626" r:id="rId1020"/>
              </w:object>
            </w:r>
          </w:p>
          <w:p w14:paraId="12E0F14D" w14:textId="3454C6B5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d) cos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270" w:dyaOrig="660" w14:anchorId="55011D6E">
                <v:shape id="_x0000_i1537" type="#_x0000_t75" style="width:13.6pt;height:33.3pt" o:ole="">
                  <v:imagedata r:id="rId1017" o:title=""/>
                </v:shape>
                <o:OLEObject Type="Embed" ProgID="Equation.DSMT4" ShapeID="_x0000_i1537" DrawAspect="Content" ObjectID="_1687984627" r:id="rId1021"/>
              </w:object>
            </w:r>
            <w:r w:rsidRPr="00B26177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= sin</w:t>
            </w:r>
            <w:r w:rsidRPr="00B26177">
              <w:rPr>
                <w:rFonts w:ascii="Chu Van An" w:eastAsiaTheme="minorEastAsia" w:hAnsi="Chu Van An" w:cs="Chu Van An"/>
                <w:color w:val="000000" w:themeColor="text1"/>
                <w:position w:val="-24"/>
                <w:sz w:val="24"/>
                <w:szCs w:val="24"/>
              </w:rPr>
              <w:object w:dxaOrig="630" w:dyaOrig="660" w14:anchorId="26D2FAE6">
                <v:shape id="_x0000_i1538" type="#_x0000_t75" style="width:31.25pt;height:33.3pt" o:ole="">
                  <v:imagedata r:id="rId1019" o:title=""/>
                </v:shape>
                <o:OLEObject Type="Embed" ProgID="Equation.DSMT4" ShapeID="_x0000_i1538" DrawAspect="Content" ObjectID="_1687984628" r:id="rId1022"/>
              </w:object>
            </w:r>
          </w:p>
        </w:tc>
        <w:tc>
          <w:tcPr>
            <w:tcW w:w="2835" w:type="dxa"/>
          </w:tcPr>
          <w:p w14:paraId="5A95CEDE" w14:textId="7C97CCC0" w:rsidR="0075402F" w:rsidRPr="00B26177" w:rsidRDefault="0075402F" w:rsidP="00B26177">
            <w:pPr>
              <w:tabs>
                <w:tab w:val="left" w:pos="3402"/>
                <w:tab w:val="left" w:pos="5669"/>
                <w:tab w:val="left" w:pos="7937"/>
              </w:tabs>
              <w:jc w:val="both"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</w:p>
        </w:tc>
      </w:tr>
    </w:tbl>
    <w:p w14:paraId="40EECFB7" w14:textId="77777777" w:rsidR="0075402F" w:rsidRPr="00B26177" w:rsidRDefault="0075402F" w:rsidP="00B26177">
      <w:pPr>
        <w:spacing w:line="240" w:lineRule="auto"/>
        <w:ind w:firstLine="720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24A383D0" w14:textId="77777777" w:rsidR="0075402F" w:rsidRPr="00B26177" w:rsidRDefault="0075402F" w:rsidP="00B26177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26177">
        <w:rPr>
          <w:rFonts w:ascii="Chu Van An" w:hAnsi="Chu Van An" w:cs="Chu Van An"/>
          <w:b/>
          <w:color w:val="0000FF"/>
          <w:sz w:val="24"/>
          <w:szCs w:val="24"/>
        </w:rPr>
        <w:tab/>
        <w:t>Lời giải</w:t>
      </w:r>
    </w:p>
    <w:p w14:paraId="5A2C5F60" w14:textId="77777777" w:rsidR="0075402F" w:rsidRPr="00B26177" w:rsidRDefault="0075402F" w:rsidP="00B26177">
      <w:pPr>
        <w:pStyle w:val="ListParagraph"/>
        <w:spacing w:line="240" w:lineRule="auto"/>
        <w:ind w:left="144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4A8DEFBC" w14:textId="77777777" w:rsidR="0075402F" w:rsidRPr="00B26177" w:rsidRDefault="0075402F" w:rsidP="008D3FFF">
      <w:pPr>
        <w:pStyle w:val="ListParagraph"/>
        <w:numPr>
          <w:ilvl w:val="0"/>
          <w:numId w:val="11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>A + (B + C) = 180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4232CB59" w14:textId="77777777" w:rsidR="0075402F" w:rsidRPr="00B26177" w:rsidRDefault="0075402F" w:rsidP="008D3FFF">
      <w:pPr>
        <w:pStyle w:val="ListParagraph"/>
        <w:numPr>
          <w:ilvl w:val="0"/>
          <w:numId w:val="11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t xml:space="preserve">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279" w:dyaOrig="660" w14:anchorId="5DD38397">
          <v:shape id="_x0000_i1539" type="#_x0000_t75" style="width:13.6pt;height:33.3pt" o:ole="">
            <v:imagedata r:id="rId1017" o:title=""/>
          </v:shape>
          <o:OLEObject Type="Embed" ProgID="Equation.DSMT4" ShapeID="_x0000_i1539" DrawAspect="Content" ObjectID="_1687984629" r:id="rId1023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+ </w:t>
      </w:r>
      <w:r w:rsidRPr="00B26177">
        <w:rPr>
          <w:rFonts w:ascii="Chu Van An" w:hAnsi="Chu Van An" w:cs="Chu Van An"/>
          <w:position w:val="-24"/>
          <w:sz w:val="24"/>
          <w:szCs w:val="24"/>
        </w:rPr>
        <w:object w:dxaOrig="639" w:dyaOrig="660" w14:anchorId="166C0F26">
          <v:shape id="_x0000_i1540" type="#_x0000_t75" style="width:31.25pt;height:33.3pt" o:ole="">
            <v:imagedata r:id="rId1019" o:title=""/>
          </v:shape>
          <o:OLEObject Type="Embed" ProgID="Equation.DSMT4" ShapeID="_x0000_i1540" DrawAspect="Content" ObjectID="_1687984630" r:id="rId1024"/>
        </w:object>
      </w:r>
      <w:r w:rsidRPr="00B26177">
        <w:rPr>
          <w:rFonts w:ascii="Chu Van An" w:hAnsi="Chu Van An" w:cs="Chu Van An"/>
          <w:sz w:val="24"/>
          <w:szCs w:val="24"/>
        </w:rPr>
        <w:t xml:space="preserve"> = 90</w:t>
      </w:r>
      <w:r w:rsidRPr="00B26177">
        <w:rPr>
          <w:rFonts w:ascii="Chu Van An" w:hAnsi="Chu Van An" w:cs="Chu Van An"/>
          <w:sz w:val="24"/>
          <w:szCs w:val="24"/>
          <w:vertAlign w:val="superscript"/>
        </w:rPr>
        <w:t>0</w:t>
      </w:r>
    </w:p>
    <w:p w14:paraId="31AFFD2F" w14:textId="77777777" w:rsidR="0075402F" w:rsidRPr="00B26177" w:rsidRDefault="0075402F" w:rsidP="00B26177">
      <w:pPr>
        <w:spacing w:line="240" w:lineRule="auto"/>
        <w:ind w:left="1080"/>
        <w:jc w:val="both"/>
        <w:rPr>
          <w:rFonts w:ascii="Chu Van An" w:hAnsi="Chu Van An" w:cs="Chu Van An"/>
          <w:sz w:val="24"/>
          <w:szCs w:val="24"/>
        </w:rPr>
      </w:pPr>
      <w:r w:rsidRPr="00B26177">
        <w:rPr>
          <w:rFonts w:ascii="Chu Van An" w:hAnsi="Chu Van An" w:cs="Chu Van An"/>
          <w:sz w:val="24"/>
          <w:szCs w:val="24"/>
        </w:rPr>
        <w:sym w:font="Wingdings" w:char="F046"/>
      </w:r>
      <w:r w:rsidRPr="00B26177">
        <w:rPr>
          <w:rFonts w:ascii="Chu Van An" w:hAnsi="Chu Van An" w:cs="Chu Van An"/>
          <w:sz w:val="24"/>
          <w:szCs w:val="24"/>
        </w:rPr>
        <w:t>Từ đó suy ra các kết quả cần đạt</w:t>
      </w:r>
    </w:p>
    <w:p w14:paraId="15F791EA" w14:textId="7074BFC0" w:rsidR="0033409D" w:rsidRDefault="0033409D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2617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2617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00" w:type="dxa"/>
        <w:tblInd w:w="25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045"/>
      </w:tblGrid>
      <w:tr w:rsidR="007D5C41" w:rsidRPr="00297089" w14:paraId="348F6109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3FEBBB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fr-FR"/>
              </w:rPr>
              <w:t>Câu 1:</w: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Tam giác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20DD8179">
                <v:shape id="_x0000_i1541" type="#_x0000_t75" style="width:27.85pt;height:14.25pt" o:ole="">
                  <v:imagedata r:id="rId1025" o:title=""/>
                </v:shape>
                <o:OLEObject Type="Embed" ProgID="Equation.DSMT4" ShapeID="_x0000_i1541" DrawAspect="Content" ObjectID="_1687984631" r:id="rId1026"/>
              </w:objec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vuông ở </w:t>
            </w:r>
            <w:r w:rsidRPr="006E40BB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40" w:dyaOrig="255" w14:anchorId="6CBCC6D0">
                <v:shape id="_x0000_i1542" type="#_x0000_t75" style="width:12.25pt;height:12.9pt" o:ole="">
                  <v:imagedata r:id="rId1027" o:title=""/>
                </v:shape>
                <o:OLEObject Type="Embed" ProgID="Equation.DSMT4" ShapeID="_x0000_i1542" DrawAspect="Content" ObjectID="_1687984632" r:id="rId1028"/>
              </w:objec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 và có góc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810" w:dyaOrig="360" w14:anchorId="2123FAD2">
                <v:shape id="_x0000_i1543" type="#_x0000_t75" style="width:40.75pt;height:18.35pt" o:ole="">
                  <v:imagedata r:id="rId1029" o:title=""/>
                </v:shape>
                <o:OLEObject Type="Embed" ProgID="Equation.DSMT4" ShapeID="_x0000_i1543" DrawAspect="Content" ObjectID="_1687984633" r:id="rId1030"/>
              </w:objec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. Hệ thức nào sau đây là </w:t>
            </w:r>
            <w:r w:rsidRPr="00655851">
              <w:rPr>
                <w:rFonts w:ascii="Times New Roman" w:hAnsi="Times New Roman"/>
                <w:b/>
                <w:sz w:val="24"/>
                <w:szCs w:val="24"/>
                <w:lang w:val="fr-FR"/>
              </w:rPr>
              <w:t>sai</w: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>?</w:t>
            </w:r>
          </w:p>
          <w:p w14:paraId="10435A20" w14:textId="22841127" w:rsidR="007D5C41" w:rsidRPr="00655851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="Times New Roman" w:hAnsi="Times New Roman" w:cstheme="minorBidi"/>
                <w:b/>
                <w:position w:val="-18"/>
                <w:sz w:val="24"/>
                <w:szCs w:val="24"/>
              </w:rPr>
              <w:object w:dxaOrig="1650" w:dyaOrig="480" w14:anchorId="7C5A1B6F">
                <v:shape id="_x0000_i1544" type="#_x0000_t75" style="width:82.2pt;height:23.75pt" o:ole="">
                  <v:imagedata r:id="rId1031" o:title=""/>
                </v:shape>
                <o:OLEObject Type="Embed" ProgID="Equation.DSMT4" ShapeID="_x0000_i1544" DrawAspect="Content" ObjectID="_1687984634" r:id="rId1032"/>
              </w:object>
            </w:r>
            <w:r w:rsidRPr="006E40BB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b/>
                <w:position w:val="-18"/>
                <w:sz w:val="24"/>
                <w:szCs w:val="24"/>
              </w:rPr>
              <w:object w:dxaOrig="1560" w:dyaOrig="480" w14:anchorId="27DB66AA">
                <v:shape id="_x0000_i1545" type="#_x0000_t75" style="width:78.1pt;height:23.75pt" o:ole="">
                  <v:imagedata r:id="rId1033" o:title=""/>
                </v:shape>
                <o:OLEObject Type="Embed" ProgID="Equation.DSMT4" ShapeID="_x0000_i1545" DrawAspect="Content" ObjectID="_1687984635" r:id="rId1034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fr-FR"/>
              </w:rPr>
              <w:t>.</w:t>
            </w:r>
          </w:p>
          <w:p w14:paraId="02E53467" w14:textId="1CEE5AFB" w:rsidR="007D5C41" w:rsidRPr="006E40BB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b/>
                <w:position w:val="-18"/>
                <w:sz w:val="24"/>
                <w:szCs w:val="24"/>
              </w:rPr>
              <w:object w:dxaOrig="1545" w:dyaOrig="480" w14:anchorId="26FE4C9E">
                <v:shape id="_x0000_i1546" type="#_x0000_t75" style="width:77.45pt;height:23.75pt" o:ole="">
                  <v:imagedata r:id="rId1035" o:title=""/>
                </v:shape>
                <o:OLEObject Type="Embed" ProgID="Equation.DSMT4" ShapeID="_x0000_i1546" DrawAspect="Content" ObjectID="_1687984636" r:id="rId1036"/>
              </w:object>
            </w:r>
            <w:r w:rsidRPr="006E40BB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b/>
                <w:position w:val="-18"/>
                <w:sz w:val="24"/>
                <w:szCs w:val="24"/>
              </w:rPr>
              <w:object w:dxaOrig="1650" w:dyaOrig="480" w14:anchorId="04CE2078">
                <v:shape id="_x0000_i1547" type="#_x0000_t75" style="width:82.2pt;height:23.75pt" o:ole="">
                  <v:imagedata r:id="rId1037" o:title=""/>
                </v:shape>
                <o:OLEObject Type="Embed" ProgID="Equation.DSMT4" ShapeID="_x0000_i1547" DrawAspect="Content" ObjectID="_1687984637" r:id="rId1038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fr-FR"/>
              </w:rPr>
              <w:t>.</w:t>
            </w:r>
          </w:p>
          <w:p w14:paraId="2E17FE6E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887F7A" w14:textId="77777777" w:rsidR="007D5C41" w:rsidRPr="00297089" w:rsidRDefault="007D5C41" w:rsidP="0029651C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183" w:name="_Hlk77307344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7D5C41" w:rsidRPr="00297089" w14:paraId="2DC2B9EA" w14:textId="77777777" w:rsidTr="00307C9F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8A5774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2: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Trong các hệ thức sau hệ thức nào </w:t>
            </w:r>
            <w:r w:rsidRPr="0065585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đúng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</w:rPr>
              <w:t>?</w:t>
            </w:r>
          </w:p>
          <w:p w14:paraId="0549FE65" w14:textId="7B7D3B34" w:rsidR="007D5C41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800" w:dyaOrig="320" w14:anchorId="72C0519D">
                <v:shape id="_x0000_i1548" type="#_x0000_t75" style="width:91pt;height:16.3pt" o:ole="">
                  <v:imagedata r:id="rId1039" o:title=""/>
                </v:shape>
                <o:OLEObject Type="Embed" ProgID="Equation.DSMT4" ShapeID="_x0000_i1548" DrawAspect="Content" ObjectID="_1687984638" r:id="rId104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1840" w:dyaOrig="620" w14:anchorId="5707F2D0">
                <v:shape id="_x0000_i1549" type="#_x0000_t75" style="width:91.7pt;height:31.25pt" o:ole="">
                  <v:imagedata r:id="rId1041" o:title=""/>
                </v:shape>
                <o:OLEObject Type="Embed" ProgID="Equation.DSMT4" ShapeID="_x0000_i1549" DrawAspect="Content" ObjectID="_1687984639" r:id="rId104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</w:p>
          <w:p w14:paraId="02B128E9" w14:textId="4959E546" w:rsidR="007D5C41" w:rsidRPr="006E40BB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800" w:dyaOrig="320" w14:anchorId="66FAFC4A">
                <v:shape id="_x0000_i1550" type="#_x0000_t75" style="width:91pt;height:16.3pt" o:ole="">
                  <v:imagedata r:id="rId1043" o:title=""/>
                </v:shape>
                <o:OLEObject Type="Embed" ProgID="Equation.DSMT4" ShapeID="_x0000_i1550" DrawAspect="Content" ObjectID="_1687984640" r:id="rId104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800" w:dyaOrig="320" w14:anchorId="45AD7DD9">
                <v:shape id="_x0000_i1551" type="#_x0000_t75" style="width:91pt;height:16.3pt" o:ole="">
                  <v:imagedata r:id="rId1045" o:title=""/>
                </v:shape>
                <o:OLEObject Type="Embed" ProgID="Equation.DSMT4" ShapeID="_x0000_i1551" DrawAspect="Content" ObjectID="_1687984641" r:id="rId1046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</w:p>
          <w:p w14:paraId="617B194E" w14:textId="77777777" w:rsidR="007D5C41" w:rsidRPr="00297089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86BB0D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0F779974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6317D5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fr-FR"/>
              </w:rPr>
              <w:lastRenderedPageBreak/>
              <w:t>Câu 3:</w: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Rút gọn biểu thức sau </w:t>
            </w:r>
            <w:r w:rsidRPr="006E40BB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3075" w:dyaOrig="660" w14:anchorId="2BC1B4F1">
                <v:shape id="_x0000_i1552" type="#_x0000_t75" style="width:153.5pt;height:33.3pt" o:ole="">
                  <v:imagedata r:id="rId1047" o:title=""/>
                </v:shape>
                <o:OLEObject Type="Embed" ProgID="Equation.DSMT4" ShapeID="_x0000_i1552" DrawAspect="Content" ObjectID="_1687984642" r:id="rId1048"/>
              </w:object>
            </w:r>
          </w:p>
          <w:p w14:paraId="4E960757" w14:textId="3AFC06E9" w:rsidR="007D5C41" w:rsidRPr="00655851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position w:val="-4"/>
                <w:sz w:val="24"/>
                <w:szCs w:val="24"/>
              </w:rPr>
              <w:object w:dxaOrig="585" w:dyaOrig="270" w14:anchorId="4147437D">
                <v:shape id="_x0000_i1553" type="#_x0000_t75" style="width:29.2pt;height:13.6pt" o:ole="">
                  <v:imagedata r:id="rId1049" o:title=""/>
                </v:shape>
                <o:OLEObject Type="Embed" ProgID="Equation.DSMT4" ShapeID="_x0000_i1553" DrawAspect="Content" ObjectID="_1687984643" r:id="rId105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position w:val="-4"/>
                <w:sz w:val="24"/>
                <w:szCs w:val="24"/>
              </w:rPr>
              <w:object w:dxaOrig="585" w:dyaOrig="270" w14:anchorId="65F4E641">
                <v:shape id="_x0000_i1554" type="#_x0000_t75" style="width:29.2pt;height:13.6pt" o:ole="">
                  <v:imagedata r:id="rId1051" o:title=""/>
                </v:shape>
                <o:OLEObject Type="Embed" ProgID="Equation.DSMT4" ShapeID="_x0000_i1554" DrawAspect="Content" ObjectID="_1687984644" r:id="rId105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noProof/>
                <w:position w:val="-4"/>
                <w:sz w:val="24"/>
                <w:szCs w:val="24"/>
              </w:rPr>
              <w:object w:dxaOrig="585" w:dyaOrig="270" w14:anchorId="7F322F44">
                <v:shape id="_x0000_i1555" type="#_x0000_t75" style="width:29.2pt;height:13.6pt" o:ole="">
                  <v:imagedata r:id="rId1053" o:title=""/>
                </v:shape>
                <o:OLEObject Type="Embed" ProgID="Equation.DSMT4" ShapeID="_x0000_i1555" DrawAspect="Content" ObjectID="_1687984645" r:id="rId105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position w:val="-6"/>
                <w:sz w:val="24"/>
                <w:szCs w:val="24"/>
              </w:rPr>
              <w:object w:dxaOrig="585" w:dyaOrig="270" w14:anchorId="434C33DF">
                <v:shape id="_x0000_i1556" type="#_x0000_t75" style="width:29.2pt;height:13.6pt" o:ole="">
                  <v:imagedata r:id="rId1055" o:title=""/>
                </v:shape>
                <o:OLEObject Type="Embed" ProgID="Equation.DSMT4" ShapeID="_x0000_i1556" DrawAspect="Content" ObjectID="_1687984646" r:id="rId1056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>.</w:t>
            </w:r>
          </w:p>
          <w:p w14:paraId="6CA480F3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F3DD24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77633C3E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46B5DA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4:</w:t>
            </w:r>
            <w:r w:rsidRPr="0065585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Biểu thức </w:t>
            </w:r>
            <w:r w:rsidRPr="006E40BB">
              <w:rPr>
                <w:rFonts w:asciiTheme="minorHAnsi" w:eastAsiaTheme="minorEastAsia" w:hAnsiTheme="minorHAnsi" w:cstheme="minorBidi"/>
                <w:szCs w:val="22"/>
              </w:rPr>
              <w:object w:dxaOrig="1480" w:dyaOrig="440" w14:anchorId="5D6EC8B4">
                <v:shape id="_x0000_i1557" type="#_x0000_t75" style="width:73.35pt;height:21.75pt" o:ole="">
                  <v:imagedata r:id="rId1057" o:title=""/>
                </v:shape>
                <o:OLEObject Type="Embed" ProgID="Equation.DSMT4" ShapeID="_x0000_i1557" DrawAspect="Content" ObjectID="_1687984647" r:id="rId1058"/>
              </w:objec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</w:rPr>
              <w:t>bằng</w:t>
            </w:r>
          </w:p>
          <w:p w14:paraId="05BB6DAD" w14:textId="1B73E29C" w:rsidR="007D5C41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1560" w:dyaOrig="620" w14:anchorId="7E16814C">
                <v:shape id="_x0000_i1558" type="#_x0000_t75" style="width:78.1pt;height:31.25pt" o:ole="">
                  <v:imagedata r:id="rId1059" o:title=""/>
                </v:shape>
                <o:OLEObject Type="Embed" ProgID="Equation.DSMT4" ShapeID="_x0000_i1558" DrawAspect="Content" ObjectID="_1687984648" r:id="rId106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540" w:dyaOrig="320" w14:anchorId="406B2DA1">
                <v:shape id="_x0000_i1559" type="#_x0000_t75" style="width:76.75pt;height:16.3pt" o:ole="">
                  <v:imagedata r:id="rId1061" o:title=""/>
                </v:shape>
                <o:OLEObject Type="Embed" ProgID="Equation.DSMT4" ShapeID="_x0000_i1559" DrawAspect="Content" ObjectID="_1687984649" r:id="rId106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026B3488" w14:textId="6BDD9C5B" w:rsidR="007D5C41" w:rsidRPr="006E40BB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1560" w:dyaOrig="620" w14:anchorId="6AC25E6A">
                <v:shape id="_x0000_i1560" type="#_x0000_t75" style="width:78.1pt;height:31.25pt" o:ole="">
                  <v:imagedata r:id="rId1063" o:title=""/>
                </v:shape>
                <o:OLEObject Type="Embed" ProgID="Equation.DSMT4" ShapeID="_x0000_i1560" DrawAspect="Content" ObjectID="_1687984650" r:id="rId106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560" w:dyaOrig="320" w14:anchorId="3DACFC0C">
                <v:shape id="_x0000_i1561" type="#_x0000_t75" style="width:78.1pt;height:16.3pt" o:ole="">
                  <v:imagedata r:id="rId1065" o:title=""/>
                </v:shape>
                <o:OLEObject Type="Embed" ProgID="Equation.DSMT4" ShapeID="_x0000_i1561" DrawAspect="Content" ObjectID="_1687984651" r:id="rId1066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65CAFF19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A95D0B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28B4433F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0B2124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5: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Rút gọn biểu thức sau </w:t>
            </w:r>
            <w:r w:rsidRPr="006E40BB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3480" w:dyaOrig="440" w14:anchorId="304E35A5">
                <v:shape id="_x0000_i1562" type="#_x0000_t75" style="width:173.9pt;height:21.75pt" o:ole="">
                  <v:imagedata r:id="rId1067" o:title=""/>
                </v:shape>
                <o:OLEObject Type="Embed" ProgID="Equation.DSMT4" ShapeID="_x0000_i1562" DrawAspect="Content" ObjectID="_1687984652" r:id="rId1068"/>
              </w:object>
            </w:r>
          </w:p>
          <w:p w14:paraId="07033D6B" w14:textId="1727A5DA" w:rsidR="007D5C41" w:rsidRPr="006E40BB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4"/>
                <w:sz w:val="24"/>
                <w:szCs w:val="24"/>
              </w:rPr>
              <w:object w:dxaOrig="600" w:dyaOrig="260" w14:anchorId="436CDA40">
                <v:shape id="_x0000_i1563" type="#_x0000_t75" style="width:29.9pt;height:13.6pt" o:ole="">
                  <v:imagedata r:id="rId1069" o:title=""/>
                </v:shape>
                <o:OLEObject Type="Embed" ProgID="Equation.DSMT4" ShapeID="_x0000_i1563" DrawAspect="Content" ObjectID="_1687984653" r:id="rId107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4"/>
                <w:sz w:val="24"/>
                <w:szCs w:val="24"/>
              </w:rPr>
              <w:object w:dxaOrig="560" w:dyaOrig="260" w14:anchorId="41FDA4E3">
                <v:shape id="_x0000_i1564" type="#_x0000_t75" style="width:27.85pt;height:13.6pt" o:ole="">
                  <v:imagedata r:id="rId1071" o:title=""/>
                </v:shape>
                <o:OLEObject Type="Embed" ProgID="Equation.DSMT4" ShapeID="_x0000_i1564" DrawAspect="Content" ObjectID="_1687984654" r:id="rId107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4"/>
                <w:sz w:val="24"/>
                <w:szCs w:val="24"/>
              </w:rPr>
              <w:object w:dxaOrig="600" w:dyaOrig="260" w14:anchorId="3AAB77ED">
                <v:shape id="_x0000_i1565" type="#_x0000_t75" style="width:29.9pt;height:13.6pt" o:ole="">
                  <v:imagedata r:id="rId1073" o:title=""/>
                </v:shape>
                <o:OLEObject Type="Embed" ProgID="Equation.DSMT4" ShapeID="_x0000_i1565" DrawAspect="Content" ObjectID="_1687984655" r:id="rId107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580" w:dyaOrig="279" w14:anchorId="5F24824F">
                <v:shape id="_x0000_i1566" type="#_x0000_t75" style="width:29.2pt;height:14.25pt" o:ole="">
                  <v:imagedata r:id="rId1075" o:title=""/>
                </v:shape>
                <o:OLEObject Type="Embed" ProgID="Equation.DSMT4" ShapeID="_x0000_i1566" DrawAspect="Content" ObjectID="_1687984656" r:id="rId1076"/>
              </w:object>
            </w:r>
          </w:p>
          <w:p w14:paraId="2257F575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705D33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4296AF2D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8499EF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nl-NL"/>
              </w:rPr>
              <w:t>Câu 6: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 xml:space="preserve">Đơn giản biểu thức </w:t>
            </w:r>
            <w:r w:rsidRPr="006E40BB">
              <w:rPr>
                <w:rFonts w:asciiTheme="minorHAnsi" w:eastAsiaTheme="minorEastAsia" w:hAnsiTheme="minorHAnsi" w:cstheme="minorBidi"/>
                <w:position w:val="-16"/>
                <w:szCs w:val="22"/>
              </w:rPr>
              <w:object w:dxaOrig="3140" w:dyaOrig="440" w14:anchorId="16A7E7EB">
                <v:shape id="_x0000_i1567" type="#_x0000_t75" style="width:157.6pt;height:21.75pt" o:ole="">
                  <v:imagedata r:id="rId1077" o:title=""/>
                </v:shape>
                <o:OLEObject Type="Embed" ProgID="Equation.DSMT4" ShapeID="_x0000_i1567" DrawAspect="Content" ObjectID="_1687984657" r:id="rId1078"/>
              </w:objec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>.</w:t>
            </w:r>
          </w:p>
          <w:p w14:paraId="48123BB1" w14:textId="44F7661D" w:rsidR="007D5C41" w:rsidRPr="006E40BB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Ⓐ.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620" w:dyaOrig="320" w14:anchorId="4278E655">
                <v:shape id="_x0000_i1568" type="#_x0000_t75" style="width:31.25pt;height:16.3pt" o:ole="">
                  <v:imagedata r:id="rId1079" o:title=""/>
                </v:shape>
                <o:OLEObject Type="Embed" ProgID="Equation.DSMT4" ShapeID="_x0000_i1568" DrawAspect="Content" ObjectID="_1687984658" r:id="rId108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639" w:dyaOrig="320" w14:anchorId="33291B0E">
                <v:shape id="_x0000_i1569" type="#_x0000_t75" style="width:31.25pt;height:16.3pt" o:ole="">
                  <v:imagedata r:id="rId1081" o:title=""/>
                </v:shape>
                <o:OLEObject Type="Embed" ProgID="Equation.DSMT4" ShapeID="_x0000_i1569" DrawAspect="Content" ObjectID="_1687984659" r:id="rId108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580" w:dyaOrig="620" w14:anchorId="4AFFA933">
                <v:shape id="_x0000_i1570" type="#_x0000_t75" style="width:29.2pt;height:31.25pt" o:ole="">
                  <v:imagedata r:id="rId1083" o:title=""/>
                </v:shape>
                <o:OLEObject Type="Embed" ProgID="Equation.DSMT4" ShapeID="_x0000_i1570" DrawAspect="Content" ObjectID="_1687984660" r:id="rId108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540" w:dyaOrig="220" w14:anchorId="4D0ADD72">
                <v:shape id="_x0000_i1571" type="#_x0000_t75" style="width:27.15pt;height:10.2pt" o:ole="">
                  <v:imagedata r:id="rId1085" o:title=""/>
                </v:shape>
                <o:OLEObject Type="Embed" ProgID="Equation.DSMT4" ShapeID="_x0000_i1571" DrawAspect="Content" ObjectID="_1687984661" r:id="rId1086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nl-NL"/>
              </w:rPr>
              <w:t>.</w:t>
            </w:r>
          </w:p>
          <w:p w14:paraId="7E88D548" w14:textId="77777777" w:rsidR="007D5C41" w:rsidRPr="00297089" w:rsidRDefault="007D5C41" w:rsidP="0029651C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6B1F25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541AAB0D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CB17EF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fr-FR"/>
              </w:rPr>
              <w:t>Câu 7: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 xml:space="preserve">Đơn giản biểu thức </w:t>
            </w:r>
            <w:r w:rsidRPr="006E40BB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960" w:dyaOrig="620" w14:anchorId="34DE490A">
                <v:shape id="_x0000_i1572" type="#_x0000_t75" style="width:97.8pt;height:31.25pt" o:ole="">
                  <v:imagedata r:id="rId1087" o:title=""/>
                </v:shape>
                <o:OLEObject Type="Embed" ProgID="Equation.DSMT4" ShapeID="_x0000_i1572" DrawAspect="Content" ObjectID="_1687984662" r:id="rId1088"/>
              </w:objec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 xml:space="preserve"> ta được</w:t>
            </w:r>
          </w:p>
          <w:p w14:paraId="6F61E358" w14:textId="632B61DE" w:rsidR="007D5C41" w:rsidRPr="006E40BB" w:rsidRDefault="007D5C41" w:rsidP="0029651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520" w:dyaOrig="279" w14:anchorId="4EA4CA51">
                <v:shape id="_x0000_i1573" type="#_x0000_t75" style="width:25.8pt;height:14.25pt" o:ole="">
                  <v:imagedata r:id="rId1089" o:title=""/>
                </v:shape>
                <o:OLEObject Type="Embed" ProgID="Equation.DSMT4" ShapeID="_x0000_i1573" DrawAspect="Content" ObjectID="_1687984663" r:id="rId109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580" w:dyaOrig="620" w14:anchorId="22F25C6B">
                <v:shape id="_x0000_i1574" type="#_x0000_t75" style="width:29.2pt;height:31.25pt" o:ole="">
                  <v:imagedata r:id="rId1091" o:title=""/>
                </v:shape>
                <o:OLEObject Type="Embed" ProgID="Equation.DSMT4" ShapeID="_x0000_i1574" DrawAspect="Content" ObjectID="_1687984664" r:id="rId109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560" w:dyaOrig="620" w14:anchorId="46D04A4A">
                <v:shape id="_x0000_i1575" type="#_x0000_t75" style="width:27.85pt;height:31.25pt" o:ole="">
                  <v:imagedata r:id="rId1093" o:title=""/>
                </v:shape>
                <o:OLEObject Type="Embed" ProgID="Equation.DSMT4" ShapeID="_x0000_i1575" DrawAspect="Content" ObjectID="_1687984665" r:id="rId109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540" w:dyaOrig="220" w14:anchorId="3FBED56B">
                <v:shape id="_x0000_i1576" type="#_x0000_t75" style="width:27.15pt;height:10.2pt" o:ole="">
                  <v:imagedata r:id="rId1095" o:title=""/>
                </v:shape>
                <o:OLEObject Type="Embed" ProgID="Equation.DSMT4" ShapeID="_x0000_i1576" DrawAspect="Content" ObjectID="_1687984666" r:id="rId1096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195B97AA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D60F6D" w14:textId="77777777" w:rsidR="007D5C41" w:rsidRPr="00297089" w:rsidRDefault="007D5C41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5097F747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21057D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vi-VN"/>
              </w:rPr>
              <w:t>Câu 8: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Khẳng định 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nào sau đây là </w:t>
            </w:r>
            <w:r w:rsidRPr="00655851">
              <w:rPr>
                <w:rFonts w:ascii="Times New Roman" w:hAnsi="Times New Roman"/>
                <w:b/>
                <w:color w:val="000000"/>
                <w:sz w:val="24"/>
                <w:szCs w:val="24"/>
                <w:lang w:val="vi-VN"/>
              </w:rPr>
              <w:t>sai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?</w:t>
            </w:r>
          </w:p>
          <w:p w14:paraId="73DC583C" w14:textId="3FB75052" w:rsidR="007D5C41" w:rsidRDefault="007D5C41" w:rsidP="0029651C">
            <w:pPr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800" w:dyaOrig="320" w14:anchorId="170E503A">
                <v:shape id="_x0000_i1577" type="#_x0000_t75" style="width:91pt;height:16.3pt" o:ole="">
                  <v:imagedata r:id="rId1097" o:title=""/>
                </v:shape>
                <o:OLEObject Type="Embed" ProgID="Equation.DSMT4" ShapeID="_x0000_i1577" DrawAspect="Content" ObjectID="_1687984667" r:id="rId1098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6731EF1B" w14:textId="1BE3B262" w:rsidR="007D5C41" w:rsidRPr="006E40BB" w:rsidRDefault="007D5C41" w:rsidP="0029651C">
            <w:pPr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2940" w:dyaOrig="620" w14:anchorId="1B287932">
                <v:shape id="_x0000_i1578" type="#_x0000_t75" style="width:146.7pt;height:31.25pt" o:ole="">
                  <v:imagedata r:id="rId1099" o:title=""/>
                </v:shape>
                <o:OLEObject Type="Embed" ProgID="Equation.DSMT4" ShapeID="_x0000_i1578" DrawAspect="Content" ObjectID="_1687984668" r:id="rId110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01AEBBA6" w14:textId="5C403062" w:rsidR="007D5C41" w:rsidRDefault="007D5C41" w:rsidP="0029651C">
            <w:pPr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14"/>
                <w:sz w:val="24"/>
                <w:szCs w:val="24"/>
              </w:rPr>
              <w:object w:dxaOrig="3280" w:dyaOrig="400" w14:anchorId="7ABE2882">
                <v:shape id="_x0000_i1579" type="#_x0000_t75" style="width:164.4pt;height:20.4pt" o:ole="">
                  <v:imagedata r:id="rId1101" o:title=""/>
                </v:shape>
                <o:OLEObject Type="Embed" ProgID="Equation.DSMT4" ShapeID="_x0000_i1579" DrawAspect="Content" ObjectID="_1687984669" r:id="rId110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276184CE" w14:textId="164E3898" w:rsidR="007D5C41" w:rsidRPr="006E40BB" w:rsidRDefault="007D5C41" w:rsidP="0029651C">
            <w:pPr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3000" w:dyaOrig="620" w14:anchorId="6C251004">
                <v:shape id="_x0000_i1580" type="#_x0000_t75" style="width:150.1pt;height:31.25pt" o:ole="">
                  <v:imagedata r:id="rId1103" o:title=""/>
                </v:shape>
                <o:OLEObject Type="Embed" ProgID="Equation.DSMT4" ShapeID="_x0000_i1580" DrawAspect="Content" ObjectID="_1687984670" r:id="rId110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6330A0D6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9725F4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56FAA04D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F63F5F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vi-VN"/>
              </w:rPr>
              <w:t>Câu 9:</w: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Rút gọn biểu thức </w:t>
            </w:r>
            <w:r w:rsidRPr="006E40BB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640" w:dyaOrig="660" w14:anchorId="64E44EFB">
                <v:shape id="_x0000_i1581" type="#_x0000_t75" style="width:82.2pt;height:31.9pt" o:ole="">
                  <v:imagedata r:id="rId1105" o:title=""/>
                </v:shape>
                <o:OLEObject Type="Embed" ProgID="Equation.DSMT4" ShapeID="_x0000_i1581" DrawAspect="Content" ObjectID="_1687984671" r:id="rId1106"/>
              </w:object>
            </w:r>
            <w:r w:rsidRPr="00655851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ta được</w:t>
            </w:r>
          </w:p>
          <w:p w14:paraId="31EA24E3" w14:textId="534A2569" w:rsidR="007D5C41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1120" w:dyaOrig="620" w14:anchorId="25B6D1D2">
                <v:shape id="_x0000_i1582" type="#_x0000_t75" style="width:56.4pt;height:31.25pt" o:ole="">
                  <v:imagedata r:id="rId1107" o:title=""/>
                </v:shape>
                <o:OLEObject Type="Embed" ProgID="Equation.DSMT4" ShapeID="_x0000_i1582" DrawAspect="Content" ObjectID="_1687984672" r:id="rId1108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24"/>
                <w:sz w:val="24"/>
                <w:szCs w:val="24"/>
              </w:rPr>
              <w:object w:dxaOrig="1120" w:dyaOrig="620" w14:anchorId="719C2892">
                <v:shape id="_x0000_i1583" type="#_x0000_t75" style="width:56.4pt;height:31.25pt" o:ole="">
                  <v:imagedata r:id="rId1109" o:title=""/>
                </v:shape>
                <o:OLEObject Type="Embed" ProgID="Equation.DSMT4" ShapeID="_x0000_i1583" DrawAspect="Content" ObjectID="_1687984673" r:id="rId1110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</w:p>
          <w:p w14:paraId="7E95D83A" w14:textId="466A2284" w:rsidR="007D5C41" w:rsidRPr="00655851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080" w:dyaOrig="279" w14:anchorId="0ECD6D97">
                <v:shape id="_x0000_i1584" type="#_x0000_t75" style="width:55pt;height:14.25pt" o:ole="">
                  <v:imagedata r:id="rId1111" o:title=""/>
                </v:shape>
                <o:OLEObject Type="Embed" ProgID="Equation.DSMT4" ShapeID="_x0000_i1584" DrawAspect="Content" ObjectID="_1687984674" r:id="rId1112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color w:val="000000"/>
                <w:position w:val="-6"/>
                <w:sz w:val="24"/>
                <w:szCs w:val="24"/>
              </w:rPr>
              <w:object w:dxaOrig="1080" w:dyaOrig="279" w14:anchorId="79F1F9C4">
                <v:shape id="_x0000_i1585" type="#_x0000_t75" style="width:55pt;height:14.25pt" o:ole="">
                  <v:imagedata r:id="rId1113" o:title=""/>
                </v:shape>
                <o:OLEObject Type="Embed" ProgID="Equation.DSMT4" ShapeID="_x0000_i1585" DrawAspect="Content" ObjectID="_1687984675" r:id="rId1114"/>
              </w:object>
            </w:r>
            <w:r w:rsidRPr="006E40BB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14:paraId="55951903" w14:textId="77777777" w:rsidR="007D5C41" w:rsidRPr="00297089" w:rsidRDefault="007D5C41" w:rsidP="0029651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ED7050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15C91625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7E491BF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10:</w:t>
            </w:r>
            <w:r w:rsidRPr="00655851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Cho </w:t>
            </w:r>
            <w:r w:rsidRPr="00655851">
              <w:rPr>
                <w:rFonts w:ascii="Times New Roman" w:hAnsi="Times New Roman"/>
                <w:sz w:val="24"/>
                <w:szCs w:val="24"/>
              </w:rPr>
              <w:t xml:space="preserve">góc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5307D215">
                <v:shape id="_x0000_i1586" type="#_x0000_t75" style="width:12.25pt;height:11.55pt" o:ole="">
                  <v:imagedata r:id="rId1115" o:title=""/>
                </v:shape>
                <o:OLEObject Type="Embed" ProgID="Equation.DSMT4" ShapeID="_x0000_i1586" DrawAspect="Content" ObjectID="_1687984676" r:id="rId1116"/>
              </w:object>
            </w:r>
            <w:r w:rsidRPr="00655851">
              <w:rPr>
                <w:rFonts w:ascii="Times New Roman" w:hAnsi="Times New Roman"/>
                <w:sz w:val="24"/>
                <w:szCs w:val="24"/>
              </w:rPr>
              <w:t xml:space="preserve"> thỏa mãn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945" w:dyaOrig="285" w14:anchorId="6E134F76">
                <v:shape id="_x0000_i1587" type="#_x0000_t75" style="width:47.55pt;height:14.25pt" o:ole="">
                  <v:imagedata r:id="rId1117" o:title=""/>
                </v:shape>
                <o:OLEObject Type="Embed" ProgID="Equation.DSMT4" ShapeID="_x0000_i1587" DrawAspect="Content" ObjectID="_1687984677" r:id="rId1118"/>
              </w:object>
            </w:r>
            <w:r w:rsidRPr="00655851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65585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Tính giá trị của biểu thức </w:t>
            </w:r>
            <w:r w:rsidRPr="006E40BB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860" w:dyaOrig="615" w14:anchorId="75DC47EB">
                <v:shape id="_x0000_i1588" type="#_x0000_t75" style="width:93.05pt;height:30.55pt" o:ole="">
                  <v:imagedata r:id="rId1119" o:title=""/>
                </v:shape>
                <o:OLEObject Type="Embed" ProgID="Equation.DSMT4" ShapeID="_x0000_i1588" DrawAspect="Content" ObjectID="_1687984678" r:id="rId1120"/>
              </w:object>
            </w:r>
            <w:r w:rsidRPr="00655851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46B83C2E" w14:textId="513D8233" w:rsidR="007D5C41" w:rsidRPr="00655851" w:rsidRDefault="007D5C41" w:rsidP="0029651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Theme="minorEastAsia" w:hAnsi="Times New Roman" w:cstheme="minorBidi"/>
                <w:position w:val="-24"/>
                <w:sz w:val="24"/>
                <w:szCs w:val="24"/>
              </w:rPr>
              <w:object w:dxaOrig="645" w:dyaOrig="615" w14:anchorId="1EBFEB7F">
                <v:shape id="_x0000_i1589" type="#_x0000_t75" style="width:31.9pt;height:30.55pt" o:ole="">
                  <v:imagedata r:id="rId1121" o:title=""/>
                </v:shape>
                <o:OLEObject Type="Embed" ProgID="Equation.DSMT4" ShapeID="_x0000_i1589" DrawAspect="Content" ObjectID="_1687984679" r:id="rId1122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Ⓑ.</w:t>
            </w: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position w:val="-24"/>
                <w:sz w:val="24"/>
                <w:szCs w:val="24"/>
              </w:rPr>
              <w:object w:dxaOrig="645" w:dyaOrig="615" w14:anchorId="43BA3AFB">
                <v:shape id="_x0000_i1590" type="#_x0000_t75" style="width:31.9pt;height:30.55pt" o:ole="">
                  <v:imagedata r:id="rId1123" o:title=""/>
                </v:shape>
                <o:OLEObject Type="Embed" ProgID="Equation.DSMT4" ShapeID="_x0000_i1590" DrawAspect="Content" ObjectID="_1687984680" r:id="rId1124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Ⓒ.</w:t>
            </w: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position w:val="-24"/>
                <w:sz w:val="24"/>
                <w:szCs w:val="24"/>
              </w:rPr>
              <w:object w:dxaOrig="645" w:dyaOrig="615" w14:anchorId="5A7592D6">
                <v:shape id="_x0000_i1591" type="#_x0000_t75" style="width:31.9pt;height:30.55pt" o:ole="">
                  <v:imagedata r:id="rId1125" o:title=""/>
                </v:shape>
                <o:OLEObject Type="Embed" ProgID="Equation.DSMT4" ShapeID="_x0000_i1591" DrawAspect="Content" ObjectID="_1687984681" r:id="rId1126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nl-NL"/>
              </w:rPr>
              <w:t>Ⓓ.</w:t>
            </w:r>
            <w:r>
              <w:rPr>
                <w:rFonts w:ascii="Times New Roman" w:eastAsia="Times New Roman" w:hAnsi="Times New Rom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6E40BB">
              <w:rPr>
                <w:rFonts w:ascii="Times New Roman" w:eastAsiaTheme="minorEastAsia" w:hAnsi="Times New Roman" w:cstheme="minorBidi"/>
                <w:position w:val="-6"/>
                <w:sz w:val="24"/>
                <w:szCs w:val="24"/>
              </w:rPr>
              <w:object w:dxaOrig="600" w:dyaOrig="285" w14:anchorId="6B8F0BE8">
                <v:shape id="_x0000_i1592" type="#_x0000_t75" style="width:29.9pt;height:14.25pt" o:ole="">
                  <v:imagedata r:id="rId1127" o:title=""/>
                </v:shape>
                <o:OLEObject Type="Embed" ProgID="Equation.DSMT4" ShapeID="_x0000_i1592" DrawAspect="Content" ObjectID="_1687984682" r:id="rId1128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4E98ADA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809461" w14:textId="77777777" w:rsidR="007D5C41" w:rsidRPr="00297089" w:rsidRDefault="007D5C41" w:rsidP="0029651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514A764A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63592A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  <w:lang w:val="vi-VN"/>
              </w:rPr>
              <w:lastRenderedPageBreak/>
              <w:t>Câu 11:</w:t>
            </w:r>
            <w:r w:rsidRPr="00655851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Cho tam giác </w:t>
            </w:r>
            <w:r w:rsidRPr="006E40BB">
              <w:rPr>
                <w:rFonts w:asciiTheme="minorHAnsi" w:eastAsia="Times New Roman" w:hAnsiTheme="minorHAnsi" w:cstheme="minorBidi"/>
                <w:position w:val="-6"/>
                <w:szCs w:val="22"/>
              </w:rPr>
              <w:object w:dxaOrig="600" w:dyaOrig="270" w14:anchorId="69C8C042">
                <v:shape id="_x0000_i1593" type="#_x0000_t75" style="width:29.9pt;height:13.6pt" o:ole="">
                  <v:imagedata r:id="rId1129" o:title=""/>
                </v:shape>
                <o:OLEObject Type="Embed" ProgID="Equation.DSMT4" ShapeID="_x0000_i1593" DrawAspect="Content" ObjectID="_1687984683" r:id="rId1130"/>
              </w:object>
            </w:r>
            <w:r w:rsidRPr="00655851">
              <w:rPr>
                <w:rFonts w:ascii="Times New Roman" w:hAnsi="Times New Roman"/>
                <w:sz w:val="24"/>
                <w:szCs w:val="24"/>
                <w:lang w:val="vi-VN"/>
              </w:rPr>
              <w:t>. Tìm đẳng thức đúng</w:t>
            </w:r>
          </w:p>
          <w:p w14:paraId="2460844A" w14:textId="17E8E666" w:rsidR="007D5C41" w:rsidRPr="00655851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val="fr-FR"/>
              </w:rPr>
              <w:object w:dxaOrig="1890" w:dyaOrig="405" w14:anchorId="5584A347">
                <v:shape id="_x0000_i1594" type="#_x0000_t75" style="width:94.4pt;height:20.4pt" o:ole="">
                  <v:imagedata r:id="rId1131" o:title=""/>
                </v:shape>
                <o:OLEObject Type="Embed" ProgID="Equation.DSMT4" ShapeID="_x0000_i1594" DrawAspect="Content" ObjectID="_1687984684" r:id="rId1132"/>
              </w:object>
            </w:r>
            <w:r w:rsidRPr="006E40BB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val="fr-FR"/>
              </w:rPr>
              <w:object w:dxaOrig="1995" w:dyaOrig="405" w14:anchorId="5C78CBEF">
                <v:shape id="_x0000_i1595" type="#_x0000_t75" style="width:99.85pt;height:20.4pt" o:ole="">
                  <v:imagedata r:id="rId1133" o:title=""/>
                </v:shape>
                <o:OLEObject Type="Embed" ProgID="Equation.DSMT4" ShapeID="_x0000_i1595" DrawAspect="Content" ObjectID="_1687984685" r:id="rId1134"/>
              </w:object>
            </w:r>
            <w:r w:rsidRPr="006E40BB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25BFD12B" w14:textId="2F6B5E75" w:rsidR="007D5C41" w:rsidRPr="006E40BB" w:rsidRDefault="007D5C41" w:rsidP="0029651C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val="fr-FR"/>
              </w:rPr>
              <w:object w:dxaOrig="1965" w:dyaOrig="405" w14:anchorId="2134744E">
                <v:shape id="_x0000_i1596" type="#_x0000_t75" style="width:98.5pt;height:20.4pt" o:ole="">
                  <v:imagedata r:id="rId1135" o:title=""/>
                </v:shape>
                <o:OLEObject Type="Embed" ProgID="Equation.DSMT4" ShapeID="_x0000_i1596" DrawAspect="Content" ObjectID="_1687984686" r:id="rId1136"/>
              </w:object>
            </w:r>
            <w:r w:rsidRPr="006E40BB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  <w:lang w:val="fr-FR"/>
              </w:rPr>
              <w:object w:dxaOrig="1995" w:dyaOrig="405" w14:anchorId="745E9E10">
                <v:shape id="_x0000_i1597" type="#_x0000_t75" style="width:99.85pt;height:20.4pt" o:ole="">
                  <v:imagedata r:id="rId1137" o:title=""/>
                </v:shape>
                <o:OLEObject Type="Embed" ProgID="Equation.DSMT4" ShapeID="_x0000_i1597" DrawAspect="Content" ObjectID="_1687984687" r:id="rId1138"/>
              </w:object>
            </w:r>
            <w:r w:rsidRPr="006E40BB">
              <w:rPr>
                <w:rFonts w:ascii="Times New Roman" w:hAnsi="Times New Rom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4AC820A2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98C1A9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7D5C41" w:rsidRPr="00297089" w14:paraId="0FB19235" w14:textId="77777777" w:rsidTr="00307C9F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A8E580" w14:textId="77777777" w:rsidR="007D5C41" w:rsidRPr="0065585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 w:rsidRPr="006E40BB">
              <w:rPr>
                <w:rFonts w:ascii="Times New Roman" w:eastAsiaTheme="minorEastAsia" w:hAnsi="Times New Roman"/>
                <w:b/>
                <w:color w:val="0000FF"/>
                <w:sz w:val="24"/>
                <w:szCs w:val="24"/>
              </w:rPr>
              <w:t>Câu 12:</w:t>
            </w:r>
            <w:r w:rsidRPr="00655851">
              <w:rPr>
                <w:rFonts w:ascii="Times New Roman" w:hAnsi="Times New Roman"/>
                <w:bCs/>
                <w:spacing w:val="-4"/>
                <w:sz w:val="24"/>
                <w:szCs w:val="24"/>
                <w:lang w:val="vi-VN"/>
              </w:rPr>
              <w:t xml:space="preserve">Cho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6CE2C1D2">
                <v:shape id="_x0000_i1598" type="#_x0000_t75" style="width:12.25pt;height:11.55pt" o:ole="">
                  <v:imagedata r:id="rId1139" o:title=""/>
                </v:shape>
                <o:OLEObject Type="Embed" ProgID="Equation.DSMT4" ShapeID="_x0000_i1598" DrawAspect="Content" ObjectID="_1687984688" r:id="rId1140"/>
              </w:object>
            </w:r>
            <w:r w:rsidRPr="00655851">
              <w:rPr>
                <w:rFonts w:ascii="Times New Roman" w:hAnsi="Times New Roman"/>
                <w:bCs/>
                <w:spacing w:val="-4"/>
                <w:sz w:val="24"/>
                <w:szCs w:val="24"/>
                <w:lang w:val="vi-VN"/>
              </w:rPr>
              <w:t xml:space="preserve"> </w:t>
            </w:r>
            <w:r w:rsidRPr="00655851">
              <w:rPr>
                <w:rFonts w:ascii="Times New Roman" w:hAnsi="Times New Roman"/>
                <w:bCs/>
                <w:spacing w:val="-4"/>
                <w:sz w:val="24"/>
                <w:szCs w:val="24"/>
                <w:lang w:val="it-IT"/>
              </w:rPr>
              <w:t xml:space="preserve">là góc thỏa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245" w:dyaOrig="285" w14:anchorId="523298CA">
                <v:shape id="_x0000_i1599" type="#_x0000_t75" style="width:62.5pt;height:14.25pt" o:ole="">
                  <v:imagedata r:id="rId1141" o:title=""/>
                </v:shape>
                <o:OLEObject Type="Embed" ProgID="Equation.DSMT4" ShapeID="_x0000_i1599" DrawAspect="Content" ObjectID="_1687984689" r:id="rId1142"/>
              </w:object>
            </w:r>
            <w:r w:rsidRPr="00655851">
              <w:rPr>
                <w:rFonts w:ascii="Times New Roman" w:hAnsi="Times New Roman"/>
                <w:bCs/>
                <w:spacing w:val="-4"/>
                <w:sz w:val="24"/>
                <w:szCs w:val="24"/>
                <w:lang w:val="it-IT"/>
              </w:rPr>
              <w:t xml:space="preserve">. </w:t>
            </w:r>
            <w:r w:rsidRPr="00655851">
              <w:rPr>
                <w:rFonts w:ascii="Times New Roman" w:hAnsi="Times New Roman"/>
                <w:spacing w:val="-4"/>
                <w:sz w:val="24"/>
                <w:szCs w:val="24"/>
                <w:lang w:val="vi-VN"/>
              </w:rPr>
              <w:t xml:space="preserve">Tìm biểu thức có giá trị không phụ thuộc vào góc </w:t>
            </w:r>
            <w:r w:rsidRPr="006E40BB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25" w14:anchorId="7A1C4ED4">
                <v:shape id="_x0000_i1600" type="#_x0000_t75" style="width:12.25pt;height:11.55pt" o:ole="">
                  <v:imagedata r:id="rId1143" o:title=""/>
                </v:shape>
                <o:OLEObject Type="Embed" ProgID="Equation.DSMT4" ShapeID="_x0000_i1600" DrawAspect="Content" ObjectID="_1687984690" r:id="rId1144"/>
              </w:object>
            </w:r>
            <w:r w:rsidRPr="00655851">
              <w:rPr>
                <w:rFonts w:ascii="Times New Roman" w:hAnsi="Times New Roman"/>
                <w:spacing w:val="-4"/>
                <w:sz w:val="24"/>
                <w:szCs w:val="24"/>
                <w:lang w:val="vi-VN"/>
              </w:rPr>
              <w:t>.</w:t>
            </w:r>
          </w:p>
          <w:p w14:paraId="5A793990" w14:textId="0974BFD4" w:rsidR="007D5C4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="Times New Roman" w:hAnsi="Times New Roman" w:cstheme="minorBidi"/>
                <w:position w:val="-6"/>
                <w:sz w:val="24"/>
                <w:szCs w:val="24"/>
              </w:rPr>
              <w:object w:dxaOrig="3780" w:dyaOrig="315" w14:anchorId="2B0905DD">
                <v:shape id="_x0000_i1601" type="#_x0000_t75" style="width:188.85pt;height:15.6pt" o:ole="">
                  <v:imagedata r:id="rId1145" o:title=""/>
                </v:shape>
                <o:OLEObject Type="Embed" ProgID="Equation.DSMT4" ShapeID="_x0000_i1601" DrawAspect="Content" ObjectID="_1687984691" r:id="rId1146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77A22FE3" w14:textId="6ED9C401" w:rsidR="007D5C41" w:rsidRPr="006E40BB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position w:val="-6"/>
                <w:sz w:val="24"/>
                <w:szCs w:val="24"/>
              </w:rPr>
              <w:object w:dxaOrig="2205" w:dyaOrig="315" w14:anchorId="1432CA07">
                <v:shape id="_x0000_i1602" type="#_x0000_t75" style="width:110.05pt;height:15.6pt" o:ole="">
                  <v:imagedata r:id="rId1147" o:title=""/>
                </v:shape>
                <o:OLEObject Type="Embed" ProgID="Equation.DSMT4" ShapeID="_x0000_i1602" DrawAspect="Content" ObjectID="_1687984692" r:id="rId1148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4140ADB" w14:textId="48B0471F" w:rsidR="007D5C4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Times New Roman" w:hAnsi="Times New Roman"/>
                <w:b/>
                <w:color w:val="7030A0"/>
                <w:sz w:val="24"/>
                <w:szCs w:val="24"/>
              </w:rPr>
              <w:t xml:space="preserve"> </w:t>
            </w:r>
            <w:r w:rsidRPr="006E40BB"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6E40BB">
              <w:rPr>
                <w:rFonts w:ascii="Times New Roman" w:eastAsia="Times New Roman" w:hAnsi="Times New Roman" w:cstheme="minorBidi"/>
                <w:position w:val="-24"/>
                <w:sz w:val="24"/>
                <w:szCs w:val="24"/>
              </w:rPr>
              <w:object w:dxaOrig="2235" w:dyaOrig="615" w14:anchorId="7B7D20BE">
                <v:shape id="_x0000_i1603" type="#_x0000_t75" style="width:112.1pt;height:30.55pt" o:ole="">
                  <v:imagedata r:id="rId1149" o:title=""/>
                </v:shape>
                <o:OLEObject Type="Embed" ProgID="Equation.DSMT4" ShapeID="_x0000_i1603" DrawAspect="Content" ObjectID="_1687984693" r:id="rId1150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2FF142E9" w14:textId="153519C1" w:rsidR="007D5C41" w:rsidRDefault="007D5C41" w:rsidP="0029651C">
            <w:pPr>
              <w:spacing w:line="276" w:lineRule="auto"/>
              <w:mirrorIndents/>
              <w:rPr>
                <w:rFonts w:ascii="Times New Roman" w:hAnsi="Times New Roman"/>
                <w:b/>
                <w:color w:val="7030A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ab/>
            </w:r>
            <w:r w:rsidR="001E4851" w:rsidRPr="001E4851">
              <w:rPr>
                <w:rFonts w:ascii="MS PMincho" w:eastAsia="MS PMincho" w:hAnsi="MS PMincho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Times New Roman" w:hAnsi="Times New Rom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6E40BB">
              <w:rPr>
                <w:rFonts w:ascii="Times New Roman" w:eastAsia="Times New Roman" w:hAnsi="Times New Roman" w:cstheme="minorBidi"/>
                <w:position w:val="-14"/>
                <w:sz w:val="24"/>
                <w:szCs w:val="24"/>
              </w:rPr>
              <w:object w:dxaOrig="3285" w:dyaOrig="435" w14:anchorId="0A5E0DB1">
                <v:shape id="_x0000_i1604" type="#_x0000_t75" style="width:164.4pt;height:21.75pt" o:ole="">
                  <v:imagedata r:id="rId1151" o:title=""/>
                </v:shape>
                <o:OLEObject Type="Embed" ProgID="Equation.DSMT4" ShapeID="_x0000_i1604" DrawAspect="Content" ObjectID="_1687984694" r:id="rId1152"/>
              </w:object>
            </w:r>
            <w:r w:rsidRPr="006E40BB">
              <w:rPr>
                <w:rFonts w:ascii="Times New Roman" w:hAnsi="Times New Roman"/>
                <w:sz w:val="24"/>
                <w:szCs w:val="24"/>
                <w:lang w:val="vi-VN"/>
              </w:rPr>
              <w:t>.</w:t>
            </w:r>
          </w:p>
          <w:p w14:paraId="55A0A5D5" w14:textId="77777777" w:rsidR="007D5C41" w:rsidRPr="00297089" w:rsidRDefault="007D5C41" w:rsidP="0029651C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8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06B745" w14:textId="77777777" w:rsidR="007D5C41" w:rsidRPr="00297089" w:rsidRDefault="007D5C41" w:rsidP="0029651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bookmarkEnd w:id="0"/>
    </w:tbl>
    <w:p w14:paraId="49ED0942" w14:textId="77777777" w:rsidR="007D5C41" w:rsidRPr="00B26177" w:rsidRDefault="007D5C41" w:rsidP="00B2617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7D5C41" w:rsidRPr="00B26177" w:rsidSect="00CD05B3">
      <w:headerReference w:type="default" r:id="rId1153"/>
      <w:footerReference w:type="default" r:id="rId1154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390DBA" w14:textId="77777777" w:rsidR="00B24F5D" w:rsidRDefault="00B24F5D" w:rsidP="0032639E">
      <w:pPr>
        <w:spacing w:after="0" w:line="240" w:lineRule="auto"/>
      </w:pPr>
      <w:r>
        <w:separator/>
      </w:r>
    </w:p>
  </w:endnote>
  <w:endnote w:type="continuationSeparator" w:id="0">
    <w:p w14:paraId="64C27A58" w14:textId="77777777" w:rsidR="00B24F5D" w:rsidRDefault="00B24F5D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4A0AFA14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E9D5596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1DCE747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0DA7D3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9269BDE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6A84EB5E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9B06048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DECC3C2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E927121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253F55" w14:textId="77777777" w:rsidR="00B24F5D" w:rsidRDefault="00B24F5D" w:rsidP="0032639E">
      <w:pPr>
        <w:spacing w:after="0" w:line="240" w:lineRule="auto"/>
      </w:pPr>
      <w:r>
        <w:separator/>
      </w:r>
    </w:p>
  </w:footnote>
  <w:footnote w:type="continuationSeparator" w:id="0">
    <w:p w14:paraId="65DFFB4F" w14:textId="77777777" w:rsidR="00B24F5D" w:rsidRDefault="00B24F5D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0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1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82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3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6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7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8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9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0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1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2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3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4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5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6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7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8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9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0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1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2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3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4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05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6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7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8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9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0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1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2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3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4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5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6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5A2CC707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24E69"/>
    <w:multiLevelType w:val="hybridMultilevel"/>
    <w:tmpl w:val="BAA4A6EE"/>
    <w:lvl w:ilvl="0" w:tplc="E6087E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137D5D"/>
    <w:multiLevelType w:val="hybridMultilevel"/>
    <w:tmpl w:val="5C84CD56"/>
    <w:lvl w:ilvl="0" w:tplc="E6087E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31BE8D1C">
      <w:numFmt w:val="bullet"/>
      <w:lvlText w:val=""/>
      <w:lvlJc w:val="left"/>
      <w:pPr>
        <w:ind w:left="2160" w:hanging="360"/>
      </w:pPr>
      <w:rPr>
        <w:rFonts w:ascii="Symbol" w:eastAsiaTheme="minorHAnsi" w:hAnsi="Symbol" w:cs="Chu Van An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8552A7F"/>
    <w:multiLevelType w:val="hybridMultilevel"/>
    <w:tmpl w:val="27344182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 w15:restartNumberingAfterBreak="0">
    <w:nsid w:val="20C568C5"/>
    <w:multiLevelType w:val="hybridMultilevel"/>
    <w:tmpl w:val="3F6C5BC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E26301"/>
    <w:multiLevelType w:val="hybridMultilevel"/>
    <w:tmpl w:val="86922FC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080632"/>
    <w:multiLevelType w:val="hybridMultilevel"/>
    <w:tmpl w:val="C846B988"/>
    <w:lvl w:ilvl="0" w:tplc="E6087E52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908DA2A">
      <w:numFmt w:val="bullet"/>
      <w:lvlText w:val=""/>
      <w:lvlJc w:val="left"/>
      <w:pPr>
        <w:ind w:left="2520" w:hanging="360"/>
      </w:pPr>
      <w:rPr>
        <w:rFonts w:ascii="Symbol" w:eastAsiaTheme="minorHAnsi" w:hAnsi="Symbol" w:cs="Chu Van An" w:hint="default"/>
      </w:rPr>
    </w:lvl>
    <w:lvl w:ilvl="2" w:tplc="042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578F5B68"/>
    <w:multiLevelType w:val="hybridMultilevel"/>
    <w:tmpl w:val="C018D38A"/>
    <w:lvl w:ilvl="0" w:tplc="879A93DC">
      <w:start w:val="1"/>
      <w:numFmt w:val="bullet"/>
      <w:lvlText w:val=""/>
      <w:lvlJc w:val="left"/>
      <w:pPr>
        <w:ind w:left="168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9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B229FA"/>
    <w:multiLevelType w:val="hybridMultilevel"/>
    <w:tmpl w:val="49A8FE4C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7BF81E2E"/>
    <w:multiLevelType w:val="hybridMultilevel"/>
    <w:tmpl w:val="D246431C"/>
    <w:lvl w:ilvl="0" w:tplc="F81A9310">
      <w:start w:val="1"/>
      <w:numFmt w:val="bullet"/>
      <w:lvlText w:val=""/>
      <w:lvlJc w:val="left"/>
      <w:pPr>
        <w:ind w:left="1004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1"/>
  </w:num>
  <w:num w:numId="4">
    <w:abstractNumId w:val="2"/>
  </w:num>
  <w:num w:numId="5">
    <w:abstractNumId w:val="10"/>
  </w:num>
  <w:num w:numId="6">
    <w:abstractNumId w:val="4"/>
  </w:num>
  <w:num w:numId="7">
    <w:abstractNumId w:val="3"/>
  </w:num>
  <w:num w:numId="8">
    <w:abstractNumId w:val="8"/>
  </w:num>
  <w:num w:numId="9">
    <w:abstractNumId w:val="7"/>
  </w:num>
  <w:num w:numId="10">
    <w:abstractNumId w:val="0"/>
  </w:num>
  <w:num w:numId="11">
    <w:abstractNumId w:val="1"/>
  </w:num>
  <w:num w:numId="12">
    <w:abstractNumId w:val="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5169"/>
    <w:rsid w:val="0001065C"/>
    <w:rsid w:val="00012285"/>
    <w:rsid w:val="00036442"/>
    <w:rsid w:val="00050372"/>
    <w:rsid w:val="0005310E"/>
    <w:rsid w:val="00057062"/>
    <w:rsid w:val="000655FB"/>
    <w:rsid w:val="00070B1B"/>
    <w:rsid w:val="00073AE8"/>
    <w:rsid w:val="000755B3"/>
    <w:rsid w:val="0008134E"/>
    <w:rsid w:val="00084F36"/>
    <w:rsid w:val="00085E7E"/>
    <w:rsid w:val="0008778F"/>
    <w:rsid w:val="0009134E"/>
    <w:rsid w:val="0009414F"/>
    <w:rsid w:val="000A6C98"/>
    <w:rsid w:val="000B116E"/>
    <w:rsid w:val="000C2A43"/>
    <w:rsid w:val="000C4040"/>
    <w:rsid w:val="000D2819"/>
    <w:rsid w:val="000D41F8"/>
    <w:rsid w:val="000E1D6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8AA"/>
    <w:rsid w:val="00182E86"/>
    <w:rsid w:val="0018513E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4851"/>
    <w:rsid w:val="001E656A"/>
    <w:rsid w:val="001F1853"/>
    <w:rsid w:val="00206438"/>
    <w:rsid w:val="0022322B"/>
    <w:rsid w:val="0022788A"/>
    <w:rsid w:val="00232977"/>
    <w:rsid w:val="00232A8D"/>
    <w:rsid w:val="0025282B"/>
    <w:rsid w:val="00253050"/>
    <w:rsid w:val="0028087F"/>
    <w:rsid w:val="002B1042"/>
    <w:rsid w:val="002D1A12"/>
    <w:rsid w:val="002E5BA3"/>
    <w:rsid w:val="002F0399"/>
    <w:rsid w:val="00300E04"/>
    <w:rsid w:val="00301A14"/>
    <w:rsid w:val="003051AA"/>
    <w:rsid w:val="00307C9F"/>
    <w:rsid w:val="003239E8"/>
    <w:rsid w:val="0032442B"/>
    <w:rsid w:val="0032639E"/>
    <w:rsid w:val="00330683"/>
    <w:rsid w:val="0033409D"/>
    <w:rsid w:val="00373D4D"/>
    <w:rsid w:val="00385CB0"/>
    <w:rsid w:val="003947A9"/>
    <w:rsid w:val="003963E5"/>
    <w:rsid w:val="00396E63"/>
    <w:rsid w:val="003A077F"/>
    <w:rsid w:val="003C5D82"/>
    <w:rsid w:val="003D0C7F"/>
    <w:rsid w:val="003D49A2"/>
    <w:rsid w:val="003E368C"/>
    <w:rsid w:val="003F5E66"/>
    <w:rsid w:val="003F6D6D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B6AE2"/>
    <w:rsid w:val="004C232E"/>
    <w:rsid w:val="004C3B41"/>
    <w:rsid w:val="004C56B6"/>
    <w:rsid w:val="004E63D1"/>
    <w:rsid w:val="004F3836"/>
    <w:rsid w:val="004F4E04"/>
    <w:rsid w:val="00501A08"/>
    <w:rsid w:val="00535B2E"/>
    <w:rsid w:val="005436C3"/>
    <w:rsid w:val="005436FA"/>
    <w:rsid w:val="00543F89"/>
    <w:rsid w:val="0054492D"/>
    <w:rsid w:val="00547EDE"/>
    <w:rsid w:val="00556594"/>
    <w:rsid w:val="00560476"/>
    <w:rsid w:val="0056504D"/>
    <w:rsid w:val="0058239D"/>
    <w:rsid w:val="005840EC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4D5"/>
    <w:rsid w:val="006C1AEE"/>
    <w:rsid w:val="006C6B00"/>
    <w:rsid w:val="006D0D7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5402F"/>
    <w:rsid w:val="007604F7"/>
    <w:rsid w:val="00761AFE"/>
    <w:rsid w:val="00766F59"/>
    <w:rsid w:val="00776155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D5C41"/>
    <w:rsid w:val="007E00ED"/>
    <w:rsid w:val="007E6452"/>
    <w:rsid w:val="007F3458"/>
    <w:rsid w:val="007F3815"/>
    <w:rsid w:val="007F5E58"/>
    <w:rsid w:val="00812195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C7D4C"/>
    <w:rsid w:val="008D160D"/>
    <w:rsid w:val="008D3FFF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2B15"/>
    <w:rsid w:val="00A7301D"/>
    <w:rsid w:val="00A7693D"/>
    <w:rsid w:val="00A91EBF"/>
    <w:rsid w:val="00A93EBB"/>
    <w:rsid w:val="00A9574B"/>
    <w:rsid w:val="00A96342"/>
    <w:rsid w:val="00A97B6C"/>
    <w:rsid w:val="00AC78AA"/>
    <w:rsid w:val="00AE2F62"/>
    <w:rsid w:val="00AF24C9"/>
    <w:rsid w:val="00B07CD6"/>
    <w:rsid w:val="00B1733D"/>
    <w:rsid w:val="00B24F5D"/>
    <w:rsid w:val="00B26177"/>
    <w:rsid w:val="00B36478"/>
    <w:rsid w:val="00B40FE1"/>
    <w:rsid w:val="00B43795"/>
    <w:rsid w:val="00B50701"/>
    <w:rsid w:val="00B52447"/>
    <w:rsid w:val="00B619A8"/>
    <w:rsid w:val="00B64C6F"/>
    <w:rsid w:val="00B73CA2"/>
    <w:rsid w:val="00B85846"/>
    <w:rsid w:val="00B92A5C"/>
    <w:rsid w:val="00BA0799"/>
    <w:rsid w:val="00BB0466"/>
    <w:rsid w:val="00BB0B95"/>
    <w:rsid w:val="00BB1BC2"/>
    <w:rsid w:val="00BC690F"/>
    <w:rsid w:val="00BD217B"/>
    <w:rsid w:val="00BF50DC"/>
    <w:rsid w:val="00C04D89"/>
    <w:rsid w:val="00C1207B"/>
    <w:rsid w:val="00C12161"/>
    <w:rsid w:val="00C15C08"/>
    <w:rsid w:val="00C20390"/>
    <w:rsid w:val="00C20D51"/>
    <w:rsid w:val="00C4244D"/>
    <w:rsid w:val="00C50E43"/>
    <w:rsid w:val="00C541DC"/>
    <w:rsid w:val="00C548EC"/>
    <w:rsid w:val="00C753A9"/>
    <w:rsid w:val="00C90E49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325E3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F09E7"/>
    <w:rsid w:val="00E07383"/>
    <w:rsid w:val="00E16942"/>
    <w:rsid w:val="00E20EF2"/>
    <w:rsid w:val="00E22290"/>
    <w:rsid w:val="00E24929"/>
    <w:rsid w:val="00E372E7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E265F"/>
    <w:rsid w:val="00EF227A"/>
    <w:rsid w:val="00EF47DA"/>
    <w:rsid w:val="00F12E3A"/>
    <w:rsid w:val="00F27246"/>
    <w:rsid w:val="00F278AC"/>
    <w:rsid w:val="00F2792A"/>
    <w:rsid w:val="00F30917"/>
    <w:rsid w:val="00F31104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99A37FB3-A0C5-4526-949D-08725078D8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ancuaDanhsach1">
    <w:name w:val="Đoạn của Danh sách1"/>
    <w:basedOn w:val="Normal"/>
    <w:qFormat/>
    <w:rsid w:val="0081219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msonormal0">
    <w:name w:val="msonormal"/>
    <w:basedOn w:val="Normal"/>
    <w:rsid w:val="00BA07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nbnnidung">
    <w:name w:val="Văn bản nội dung"/>
    <w:basedOn w:val="Normal"/>
    <w:link w:val="Vnbnnidung0"/>
    <w:rsid w:val="003E368C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rsid w:val="003E368C"/>
    <w:rPr>
      <w:rFonts w:ascii="Times New Roman" w:eastAsia="Times New Roman" w:hAnsi="Times New Roman" w:cs="Times New Roman"/>
      <w:shd w:val="clear" w:color="auto" w:fill="FFFFFF"/>
      <w:lang w:val="vi-VN"/>
    </w:rPr>
  </w:style>
  <w:style w:type="paragraph" w:customStyle="1" w:styleId="ListParagraph1">
    <w:name w:val="List Paragraph1"/>
    <w:basedOn w:val="Normal"/>
    <w:uiPriority w:val="34"/>
    <w:qFormat/>
    <w:rsid w:val="003E368C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fontstyle01">
    <w:name w:val="fontstyle01"/>
    <w:rsid w:val="003E368C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TableofcontentsExact">
    <w:name w:val="Table of contents Exact"/>
    <w:basedOn w:val="DefaultParagraphFont"/>
    <w:rsid w:val="003E368C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3E368C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3E368C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Normal1">
    <w:name w:val="Normal_1"/>
    <w:qFormat/>
    <w:rsid w:val="003E368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ncaDanhschChar">
    <w:name w:val="Đoạn của Danh sách Char"/>
    <w:link w:val="oncaDanhsch"/>
    <w:qFormat/>
    <w:locked/>
    <w:rsid w:val="003E368C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3E368C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3E368C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3E368C"/>
    <w:pPr>
      <w:keepNext/>
      <w:keepLines/>
      <w:numPr>
        <w:numId w:val="12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3E368C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100.bin"/><Relationship Id="rId268" Type="http://schemas.openxmlformats.org/officeDocument/2006/relationships/image" Target="media/image94.wmf"/><Relationship Id="rId475" Type="http://schemas.openxmlformats.org/officeDocument/2006/relationships/image" Target="media/image193.wmf"/><Relationship Id="rId682" Type="http://schemas.openxmlformats.org/officeDocument/2006/relationships/image" Target="media/image288.wmf"/><Relationship Id="rId128" Type="http://schemas.openxmlformats.org/officeDocument/2006/relationships/image" Target="media/image63.wmf"/><Relationship Id="rId335" Type="http://schemas.openxmlformats.org/officeDocument/2006/relationships/image" Target="media/image122.wmf"/><Relationship Id="rId542" Type="http://schemas.openxmlformats.org/officeDocument/2006/relationships/oleObject" Target="embeddings/oleObject309.bin"/><Relationship Id="rId987" Type="http://schemas.openxmlformats.org/officeDocument/2006/relationships/image" Target="media/image437.wmf"/><Relationship Id="rId402" Type="http://schemas.openxmlformats.org/officeDocument/2006/relationships/image" Target="media/image156.wmf"/><Relationship Id="rId847" Type="http://schemas.openxmlformats.org/officeDocument/2006/relationships/oleObject" Target="embeddings/oleObject470.bin"/><Relationship Id="rId1032" Type="http://schemas.openxmlformats.org/officeDocument/2006/relationships/oleObject" Target="embeddings/oleObject569.bin"/><Relationship Id="rId707" Type="http://schemas.openxmlformats.org/officeDocument/2006/relationships/oleObject" Target="embeddings/oleObject400.bin"/><Relationship Id="rId914" Type="http://schemas.openxmlformats.org/officeDocument/2006/relationships/image" Target="media/image404.wmf"/><Relationship Id="rId43" Type="http://schemas.openxmlformats.org/officeDocument/2006/relationships/oleObject" Target="embeddings/oleObject17.bin"/><Relationship Id="rId192" Type="http://schemas.openxmlformats.org/officeDocument/2006/relationships/oleObject" Target="embeddings/oleObject120.bin"/><Relationship Id="rId497" Type="http://schemas.openxmlformats.org/officeDocument/2006/relationships/image" Target="media/image204.wmf"/><Relationship Id="rId357" Type="http://schemas.openxmlformats.org/officeDocument/2006/relationships/oleObject" Target="embeddings/oleObject217.bin"/><Relationship Id="rId217" Type="http://schemas.openxmlformats.org/officeDocument/2006/relationships/image" Target="media/image78.wmf"/><Relationship Id="rId564" Type="http://schemas.openxmlformats.org/officeDocument/2006/relationships/oleObject" Target="embeddings/oleObject320.bin"/><Relationship Id="rId771" Type="http://schemas.openxmlformats.org/officeDocument/2006/relationships/oleObject" Target="embeddings/oleObject432.bin"/><Relationship Id="rId869" Type="http://schemas.openxmlformats.org/officeDocument/2006/relationships/oleObject" Target="embeddings/oleObject481.bin"/><Relationship Id="rId424" Type="http://schemas.openxmlformats.org/officeDocument/2006/relationships/image" Target="media/image167.wmf"/><Relationship Id="rId631" Type="http://schemas.openxmlformats.org/officeDocument/2006/relationships/oleObject" Target="embeddings/oleObject362.bin"/><Relationship Id="rId729" Type="http://schemas.openxmlformats.org/officeDocument/2006/relationships/oleObject" Target="embeddings/oleObject411.bin"/><Relationship Id="rId1054" Type="http://schemas.openxmlformats.org/officeDocument/2006/relationships/oleObject" Target="embeddings/oleObject580.bin"/><Relationship Id="rId936" Type="http://schemas.openxmlformats.org/officeDocument/2006/relationships/oleObject" Target="embeddings/oleObject518.bin"/><Relationship Id="rId1121" Type="http://schemas.openxmlformats.org/officeDocument/2006/relationships/image" Target="media/image500.wmf"/><Relationship Id="rId65" Type="http://schemas.openxmlformats.org/officeDocument/2006/relationships/oleObject" Target="embeddings/oleObject27.bin"/><Relationship Id="rId281" Type="http://schemas.openxmlformats.org/officeDocument/2006/relationships/oleObject" Target="embeddings/oleObject178.bin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228.bin"/><Relationship Id="rId586" Type="http://schemas.openxmlformats.org/officeDocument/2006/relationships/image" Target="media/image248.wmf"/><Relationship Id="rId793" Type="http://schemas.openxmlformats.org/officeDocument/2006/relationships/oleObject" Target="embeddings/oleObject443.bin"/><Relationship Id="rId7" Type="http://schemas.openxmlformats.org/officeDocument/2006/relationships/endnotes" Target="endnotes.xml"/><Relationship Id="rId239" Type="http://schemas.openxmlformats.org/officeDocument/2006/relationships/oleObject" Target="embeddings/oleObject148.bin"/><Relationship Id="rId446" Type="http://schemas.openxmlformats.org/officeDocument/2006/relationships/image" Target="media/image178.wmf"/><Relationship Id="rId653" Type="http://schemas.openxmlformats.org/officeDocument/2006/relationships/oleObject" Target="embeddings/oleObject373.bin"/><Relationship Id="rId1076" Type="http://schemas.openxmlformats.org/officeDocument/2006/relationships/oleObject" Target="embeddings/oleObject591.bin"/><Relationship Id="rId306" Type="http://schemas.openxmlformats.org/officeDocument/2006/relationships/oleObject" Target="embeddings/oleObject192.bin"/><Relationship Id="rId860" Type="http://schemas.openxmlformats.org/officeDocument/2006/relationships/image" Target="media/image377.wmf"/><Relationship Id="rId958" Type="http://schemas.openxmlformats.org/officeDocument/2006/relationships/oleObject" Target="embeddings/oleObject529.bin"/><Relationship Id="rId1143" Type="http://schemas.openxmlformats.org/officeDocument/2006/relationships/image" Target="media/image511.wmf"/><Relationship Id="rId87" Type="http://schemas.openxmlformats.org/officeDocument/2006/relationships/oleObject" Target="embeddings/oleObject38.bin"/><Relationship Id="rId513" Type="http://schemas.openxmlformats.org/officeDocument/2006/relationships/image" Target="media/image212.wmf"/><Relationship Id="rId720" Type="http://schemas.openxmlformats.org/officeDocument/2006/relationships/image" Target="media/image307.wmf"/><Relationship Id="rId818" Type="http://schemas.openxmlformats.org/officeDocument/2006/relationships/image" Target="media/image356.wmf"/><Relationship Id="rId1003" Type="http://schemas.openxmlformats.org/officeDocument/2006/relationships/image" Target="media/image445.wmf"/><Relationship Id="rId14" Type="http://schemas.openxmlformats.org/officeDocument/2006/relationships/image" Target="media/image5.wmf"/><Relationship Id="rId163" Type="http://schemas.openxmlformats.org/officeDocument/2006/relationships/oleObject" Target="embeddings/oleObject93.bin"/><Relationship Id="rId370" Type="http://schemas.openxmlformats.org/officeDocument/2006/relationships/image" Target="media/image140.wmf"/><Relationship Id="rId230" Type="http://schemas.openxmlformats.org/officeDocument/2006/relationships/oleObject" Target="embeddings/oleObject139.bin"/><Relationship Id="rId468" Type="http://schemas.openxmlformats.org/officeDocument/2006/relationships/oleObject" Target="embeddings/oleObject272.bin"/><Relationship Id="rId675" Type="http://schemas.openxmlformats.org/officeDocument/2006/relationships/oleObject" Target="embeddings/oleObject384.bin"/><Relationship Id="rId882" Type="http://schemas.openxmlformats.org/officeDocument/2006/relationships/image" Target="media/image388.wmf"/><Relationship Id="rId1098" Type="http://schemas.openxmlformats.org/officeDocument/2006/relationships/oleObject" Target="embeddings/oleObject602.bin"/><Relationship Id="rId328" Type="http://schemas.openxmlformats.org/officeDocument/2006/relationships/oleObject" Target="embeddings/oleObject203.bin"/><Relationship Id="rId535" Type="http://schemas.openxmlformats.org/officeDocument/2006/relationships/image" Target="media/image223.wmf"/><Relationship Id="rId742" Type="http://schemas.openxmlformats.org/officeDocument/2006/relationships/image" Target="media/image318.wmf"/><Relationship Id="rId602" Type="http://schemas.openxmlformats.org/officeDocument/2006/relationships/image" Target="media/image256.wmf"/><Relationship Id="rId1025" Type="http://schemas.openxmlformats.org/officeDocument/2006/relationships/image" Target="media/image452.wmf"/><Relationship Id="rId907" Type="http://schemas.openxmlformats.org/officeDocument/2006/relationships/oleObject" Target="embeddings/oleObject500.bin"/><Relationship Id="rId36" Type="http://schemas.openxmlformats.org/officeDocument/2006/relationships/image" Target="media/image16.wmf"/><Relationship Id="rId185" Type="http://schemas.openxmlformats.org/officeDocument/2006/relationships/oleObject" Target="embeddings/oleObject115.bin"/><Relationship Id="rId392" Type="http://schemas.openxmlformats.org/officeDocument/2006/relationships/image" Target="media/image151.wmf"/><Relationship Id="rId697" Type="http://schemas.openxmlformats.org/officeDocument/2006/relationships/oleObject" Target="embeddings/oleObject395.bin"/><Relationship Id="rId252" Type="http://schemas.openxmlformats.org/officeDocument/2006/relationships/image" Target="media/image86.wmf"/><Relationship Id="rId47" Type="http://schemas.openxmlformats.org/officeDocument/2006/relationships/image" Target="media/image22.wmf"/><Relationship Id="rId112" Type="http://schemas.openxmlformats.org/officeDocument/2006/relationships/image" Target="media/image55.wmf"/><Relationship Id="rId557" Type="http://schemas.openxmlformats.org/officeDocument/2006/relationships/image" Target="media/image234.wmf"/><Relationship Id="rId764" Type="http://schemas.openxmlformats.org/officeDocument/2006/relationships/image" Target="media/image329.wmf"/><Relationship Id="rId971" Type="http://schemas.openxmlformats.org/officeDocument/2006/relationships/image" Target="media/image429.wmf"/><Relationship Id="rId196" Type="http://schemas.openxmlformats.org/officeDocument/2006/relationships/oleObject" Target="embeddings/oleObject122.bin"/><Relationship Id="rId417" Type="http://schemas.openxmlformats.org/officeDocument/2006/relationships/oleObject" Target="embeddings/oleObject247.bin"/><Relationship Id="rId624" Type="http://schemas.openxmlformats.org/officeDocument/2006/relationships/oleObject" Target="embeddings/oleObject356.bin"/><Relationship Id="rId831" Type="http://schemas.openxmlformats.org/officeDocument/2006/relationships/oleObject" Target="embeddings/oleObject462.bin"/><Relationship Id="rId1047" Type="http://schemas.openxmlformats.org/officeDocument/2006/relationships/image" Target="media/image463.wmf"/><Relationship Id="rId263" Type="http://schemas.openxmlformats.org/officeDocument/2006/relationships/oleObject" Target="embeddings/oleObject165.bin"/><Relationship Id="rId470" Type="http://schemas.openxmlformats.org/officeDocument/2006/relationships/oleObject" Target="embeddings/oleObject273.bin"/><Relationship Id="rId929" Type="http://schemas.openxmlformats.org/officeDocument/2006/relationships/image" Target="media/image408.wmf"/><Relationship Id="rId1114" Type="http://schemas.openxmlformats.org/officeDocument/2006/relationships/oleObject" Target="embeddings/oleObject610.bin"/><Relationship Id="rId58" Type="http://schemas.openxmlformats.org/officeDocument/2006/relationships/oleObject" Target="embeddings/oleObject24.bin"/><Relationship Id="rId123" Type="http://schemas.openxmlformats.org/officeDocument/2006/relationships/oleObject" Target="embeddings/oleObject56.bin"/><Relationship Id="rId330" Type="http://schemas.openxmlformats.org/officeDocument/2006/relationships/oleObject" Target="embeddings/oleObject204.bin"/><Relationship Id="rId568" Type="http://schemas.openxmlformats.org/officeDocument/2006/relationships/oleObject" Target="embeddings/oleObject322.bin"/><Relationship Id="rId775" Type="http://schemas.openxmlformats.org/officeDocument/2006/relationships/oleObject" Target="embeddings/oleObject434.bin"/><Relationship Id="rId982" Type="http://schemas.openxmlformats.org/officeDocument/2006/relationships/oleObject" Target="embeddings/oleObject541.bin"/><Relationship Id="rId428" Type="http://schemas.openxmlformats.org/officeDocument/2006/relationships/image" Target="media/image169.wmf"/><Relationship Id="rId635" Type="http://schemas.openxmlformats.org/officeDocument/2006/relationships/oleObject" Target="embeddings/oleObject364.bin"/><Relationship Id="rId842" Type="http://schemas.openxmlformats.org/officeDocument/2006/relationships/image" Target="media/image368.wmf"/><Relationship Id="rId1058" Type="http://schemas.openxmlformats.org/officeDocument/2006/relationships/oleObject" Target="embeddings/oleObject582.bin"/><Relationship Id="rId274" Type="http://schemas.openxmlformats.org/officeDocument/2006/relationships/oleObject" Target="embeddings/oleObject171.bin"/><Relationship Id="rId481" Type="http://schemas.openxmlformats.org/officeDocument/2006/relationships/image" Target="media/image196.wmf"/><Relationship Id="rId702" Type="http://schemas.openxmlformats.org/officeDocument/2006/relationships/image" Target="media/image298.wmf"/><Relationship Id="rId1125" Type="http://schemas.openxmlformats.org/officeDocument/2006/relationships/image" Target="media/image502.wmf"/><Relationship Id="rId69" Type="http://schemas.openxmlformats.org/officeDocument/2006/relationships/oleObject" Target="embeddings/oleObject29.bin"/><Relationship Id="rId134" Type="http://schemas.openxmlformats.org/officeDocument/2006/relationships/oleObject" Target="embeddings/oleObject64.bin"/><Relationship Id="rId579" Type="http://schemas.openxmlformats.org/officeDocument/2006/relationships/image" Target="media/image245.wmf"/><Relationship Id="rId786" Type="http://schemas.openxmlformats.org/officeDocument/2006/relationships/image" Target="media/image340.wmf"/><Relationship Id="rId993" Type="http://schemas.openxmlformats.org/officeDocument/2006/relationships/image" Target="media/image440.wmf"/><Relationship Id="rId341" Type="http://schemas.openxmlformats.org/officeDocument/2006/relationships/image" Target="media/image125.wmf"/><Relationship Id="rId439" Type="http://schemas.openxmlformats.org/officeDocument/2006/relationships/oleObject" Target="embeddings/oleObject258.bin"/><Relationship Id="rId646" Type="http://schemas.openxmlformats.org/officeDocument/2006/relationships/image" Target="media/image270.wmf"/><Relationship Id="rId1069" Type="http://schemas.openxmlformats.org/officeDocument/2006/relationships/image" Target="media/image474.wmf"/><Relationship Id="rId201" Type="http://schemas.openxmlformats.org/officeDocument/2006/relationships/image" Target="media/image70.wmf"/><Relationship Id="rId285" Type="http://schemas.openxmlformats.org/officeDocument/2006/relationships/oleObject" Target="embeddings/oleObject182.bin"/><Relationship Id="rId506" Type="http://schemas.openxmlformats.org/officeDocument/2006/relationships/oleObject" Target="embeddings/oleObject291.bin"/><Relationship Id="rId853" Type="http://schemas.openxmlformats.org/officeDocument/2006/relationships/oleObject" Target="embeddings/oleObject473.bin"/><Relationship Id="rId1136" Type="http://schemas.openxmlformats.org/officeDocument/2006/relationships/oleObject" Target="embeddings/oleObject621.bin"/><Relationship Id="rId492" Type="http://schemas.openxmlformats.org/officeDocument/2006/relationships/oleObject" Target="embeddings/oleObject284.bin"/><Relationship Id="rId713" Type="http://schemas.openxmlformats.org/officeDocument/2006/relationships/oleObject" Target="embeddings/oleObject403.bin"/><Relationship Id="rId797" Type="http://schemas.openxmlformats.org/officeDocument/2006/relationships/oleObject" Target="embeddings/oleObject445.bin"/><Relationship Id="rId920" Type="http://schemas.openxmlformats.org/officeDocument/2006/relationships/image" Target="media/image407.wmf"/><Relationship Id="rId145" Type="http://schemas.openxmlformats.org/officeDocument/2006/relationships/oleObject" Target="embeddings/oleObject75.bin"/><Relationship Id="rId352" Type="http://schemas.openxmlformats.org/officeDocument/2006/relationships/oleObject" Target="embeddings/oleObject215.bin"/><Relationship Id="rId212" Type="http://schemas.openxmlformats.org/officeDocument/2006/relationships/oleObject" Target="embeddings/oleObject130.bin"/><Relationship Id="rId657" Type="http://schemas.openxmlformats.org/officeDocument/2006/relationships/oleObject" Target="embeddings/oleObject375.bin"/><Relationship Id="rId864" Type="http://schemas.openxmlformats.org/officeDocument/2006/relationships/image" Target="media/image379.wmf"/><Relationship Id="rId296" Type="http://schemas.openxmlformats.org/officeDocument/2006/relationships/oleObject" Target="embeddings/oleObject187.bin"/><Relationship Id="rId517" Type="http://schemas.openxmlformats.org/officeDocument/2006/relationships/image" Target="media/image214.wmf"/><Relationship Id="rId724" Type="http://schemas.openxmlformats.org/officeDocument/2006/relationships/image" Target="media/image309.wmf"/><Relationship Id="rId931" Type="http://schemas.openxmlformats.org/officeDocument/2006/relationships/image" Target="media/image409.wmf"/><Relationship Id="rId1147" Type="http://schemas.openxmlformats.org/officeDocument/2006/relationships/image" Target="media/image513.wmf"/><Relationship Id="rId60" Type="http://schemas.openxmlformats.org/officeDocument/2006/relationships/image" Target="media/image29.wmf"/><Relationship Id="rId156" Type="http://schemas.openxmlformats.org/officeDocument/2006/relationships/oleObject" Target="embeddings/oleObject86.bin"/><Relationship Id="rId363" Type="http://schemas.openxmlformats.org/officeDocument/2006/relationships/oleObject" Target="embeddings/oleObject220.bin"/><Relationship Id="rId570" Type="http://schemas.openxmlformats.org/officeDocument/2006/relationships/oleObject" Target="embeddings/oleObject323.bin"/><Relationship Id="rId1007" Type="http://schemas.openxmlformats.org/officeDocument/2006/relationships/oleObject" Target="embeddings/oleObject554.bin"/><Relationship Id="rId223" Type="http://schemas.openxmlformats.org/officeDocument/2006/relationships/image" Target="media/image81.wmf"/><Relationship Id="rId430" Type="http://schemas.openxmlformats.org/officeDocument/2006/relationships/image" Target="media/image170.wmf"/><Relationship Id="rId668" Type="http://schemas.openxmlformats.org/officeDocument/2006/relationships/image" Target="media/image281.wmf"/><Relationship Id="rId875" Type="http://schemas.openxmlformats.org/officeDocument/2006/relationships/oleObject" Target="embeddings/oleObject484.bin"/><Relationship Id="rId1060" Type="http://schemas.openxmlformats.org/officeDocument/2006/relationships/oleObject" Target="embeddings/oleObject583.bin"/><Relationship Id="rId18" Type="http://schemas.openxmlformats.org/officeDocument/2006/relationships/image" Target="media/image7.wmf"/><Relationship Id="rId528" Type="http://schemas.openxmlformats.org/officeDocument/2006/relationships/oleObject" Target="embeddings/oleObject302.bin"/><Relationship Id="rId735" Type="http://schemas.openxmlformats.org/officeDocument/2006/relationships/oleObject" Target="embeddings/oleObject414.bin"/><Relationship Id="rId942" Type="http://schemas.openxmlformats.org/officeDocument/2006/relationships/oleObject" Target="embeddings/oleObject521.bin"/><Relationship Id="rId167" Type="http://schemas.openxmlformats.org/officeDocument/2006/relationships/oleObject" Target="embeddings/oleObject97.bin"/><Relationship Id="rId374" Type="http://schemas.openxmlformats.org/officeDocument/2006/relationships/image" Target="media/image142.wmf"/><Relationship Id="rId581" Type="http://schemas.openxmlformats.org/officeDocument/2006/relationships/oleObject" Target="embeddings/oleObject329.bin"/><Relationship Id="rId1018" Type="http://schemas.openxmlformats.org/officeDocument/2006/relationships/oleObject" Target="embeddings/oleObject560.bin"/><Relationship Id="rId71" Type="http://schemas.openxmlformats.org/officeDocument/2006/relationships/oleObject" Target="embeddings/oleObject30.bin"/><Relationship Id="rId234" Type="http://schemas.openxmlformats.org/officeDocument/2006/relationships/oleObject" Target="embeddings/oleObject143.bin"/><Relationship Id="rId679" Type="http://schemas.openxmlformats.org/officeDocument/2006/relationships/oleObject" Target="embeddings/oleObject386.bin"/><Relationship Id="rId802" Type="http://schemas.openxmlformats.org/officeDocument/2006/relationships/image" Target="media/image348.wmf"/><Relationship Id="rId886" Type="http://schemas.openxmlformats.org/officeDocument/2006/relationships/image" Target="media/image390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oleObject" Target="embeddings/oleObject259.bin"/><Relationship Id="rId539" Type="http://schemas.openxmlformats.org/officeDocument/2006/relationships/image" Target="media/image225.wmf"/><Relationship Id="rId746" Type="http://schemas.openxmlformats.org/officeDocument/2006/relationships/image" Target="media/image320.wmf"/><Relationship Id="rId1071" Type="http://schemas.openxmlformats.org/officeDocument/2006/relationships/image" Target="media/image475.wmf"/><Relationship Id="rId178" Type="http://schemas.openxmlformats.org/officeDocument/2006/relationships/oleObject" Target="embeddings/oleObject108.bin"/><Relationship Id="rId301" Type="http://schemas.openxmlformats.org/officeDocument/2006/relationships/image" Target="media/image105.wmf"/><Relationship Id="rId953" Type="http://schemas.openxmlformats.org/officeDocument/2006/relationships/image" Target="media/image420.wmf"/><Relationship Id="rId1029" Type="http://schemas.openxmlformats.org/officeDocument/2006/relationships/image" Target="media/image454.wmf"/><Relationship Id="rId82" Type="http://schemas.openxmlformats.org/officeDocument/2006/relationships/image" Target="media/image40.wmf"/><Relationship Id="rId385" Type="http://schemas.openxmlformats.org/officeDocument/2006/relationships/oleObject" Target="embeddings/oleObject231.bin"/><Relationship Id="rId592" Type="http://schemas.openxmlformats.org/officeDocument/2006/relationships/image" Target="media/image251.wmf"/><Relationship Id="rId606" Type="http://schemas.openxmlformats.org/officeDocument/2006/relationships/image" Target="media/image258.wmf"/><Relationship Id="rId813" Type="http://schemas.openxmlformats.org/officeDocument/2006/relationships/oleObject" Target="embeddings/oleObject453.bin"/><Relationship Id="rId245" Type="http://schemas.openxmlformats.org/officeDocument/2006/relationships/oleObject" Target="embeddings/oleObject154.bin"/><Relationship Id="rId452" Type="http://schemas.openxmlformats.org/officeDocument/2006/relationships/oleObject" Target="embeddings/oleObject264.bin"/><Relationship Id="rId897" Type="http://schemas.openxmlformats.org/officeDocument/2006/relationships/oleObject" Target="embeddings/oleObject495.bin"/><Relationship Id="rId1082" Type="http://schemas.openxmlformats.org/officeDocument/2006/relationships/oleObject" Target="embeddings/oleObject594.bin"/><Relationship Id="rId105" Type="http://schemas.openxmlformats.org/officeDocument/2006/relationships/oleObject" Target="embeddings/oleObject47.bin"/><Relationship Id="rId312" Type="http://schemas.openxmlformats.org/officeDocument/2006/relationships/oleObject" Target="embeddings/oleObject195.bin"/><Relationship Id="rId757" Type="http://schemas.openxmlformats.org/officeDocument/2006/relationships/oleObject" Target="embeddings/oleObject425.bin"/><Relationship Id="rId964" Type="http://schemas.openxmlformats.org/officeDocument/2006/relationships/oleObject" Target="embeddings/oleObject532.bin"/><Relationship Id="rId93" Type="http://schemas.openxmlformats.org/officeDocument/2006/relationships/oleObject" Target="embeddings/oleObject41.bin"/><Relationship Id="rId189" Type="http://schemas.openxmlformats.org/officeDocument/2006/relationships/image" Target="media/image64.wmf"/><Relationship Id="rId396" Type="http://schemas.openxmlformats.org/officeDocument/2006/relationships/image" Target="media/image153.wmf"/><Relationship Id="rId617" Type="http://schemas.openxmlformats.org/officeDocument/2006/relationships/oleObject" Target="embeddings/oleObject349.bin"/><Relationship Id="rId824" Type="http://schemas.openxmlformats.org/officeDocument/2006/relationships/image" Target="media/image359.wmf"/><Relationship Id="rId256" Type="http://schemas.openxmlformats.org/officeDocument/2006/relationships/image" Target="media/image88.wmf"/><Relationship Id="rId463" Type="http://schemas.openxmlformats.org/officeDocument/2006/relationships/image" Target="media/image187.wmf"/><Relationship Id="rId670" Type="http://schemas.openxmlformats.org/officeDocument/2006/relationships/image" Target="media/image282.wmf"/><Relationship Id="rId1093" Type="http://schemas.openxmlformats.org/officeDocument/2006/relationships/image" Target="media/image486.wmf"/><Relationship Id="rId1107" Type="http://schemas.openxmlformats.org/officeDocument/2006/relationships/image" Target="media/image493.wmf"/><Relationship Id="rId116" Type="http://schemas.openxmlformats.org/officeDocument/2006/relationships/image" Target="media/image57.wmf"/><Relationship Id="rId323" Type="http://schemas.openxmlformats.org/officeDocument/2006/relationships/image" Target="media/image116.wmf"/><Relationship Id="rId530" Type="http://schemas.openxmlformats.org/officeDocument/2006/relationships/oleObject" Target="embeddings/oleObject303.bin"/><Relationship Id="rId768" Type="http://schemas.openxmlformats.org/officeDocument/2006/relationships/image" Target="media/image331.wmf"/><Relationship Id="rId975" Type="http://schemas.openxmlformats.org/officeDocument/2006/relationships/image" Target="media/image431.wmf"/><Relationship Id="rId20" Type="http://schemas.openxmlformats.org/officeDocument/2006/relationships/image" Target="media/image8.wmf"/><Relationship Id="rId628" Type="http://schemas.openxmlformats.org/officeDocument/2006/relationships/oleObject" Target="embeddings/oleObject360.bin"/><Relationship Id="rId835" Type="http://schemas.openxmlformats.org/officeDocument/2006/relationships/oleObject" Target="embeddings/oleObject464.bin"/><Relationship Id="rId267" Type="http://schemas.openxmlformats.org/officeDocument/2006/relationships/oleObject" Target="embeddings/oleObject167.bin"/><Relationship Id="rId474" Type="http://schemas.openxmlformats.org/officeDocument/2006/relationships/oleObject" Target="embeddings/oleObject275.bin"/><Relationship Id="rId1020" Type="http://schemas.openxmlformats.org/officeDocument/2006/relationships/oleObject" Target="embeddings/oleObject561.bin"/><Relationship Id="rId1118" Type="http://schemas.openxmlformats.org/officeDocument/2006/relationships/oleObject" Target="embeddings/oleObject612.bin"/><Relationship Id="rId127" Type="http://schemas.openxmlformats.org/officeDocument/2006/relationships/oleObject" Target="embeddings/oleObject58.bin"/><Relationship Id="rId681" Type="http://schemas.openxmlformats.org/officeDocument/2006/relationships/oleObject" Target="embeddings/oleObject387.bin"/><Relationship Id="rId779" Type="http://schemas.openxmlformats.org/officeDocument/2006/relationships/oleObject" Target="embeddings/oleObject436.bin"/><Relationship Id="rId902" Type="http://schemas.openxmlformats.org/officeDocument/2006/relationships/image" Target="media/image398.wmf"/><Relationship Id="rId986" Type="http://schemas.openxmlformats.org/officeDocument/2006/relationships/oleObject" Target="embeddings/oleObject543.bin"/><Relationship Id="rId31" Type="http://schemas.openxmlformats.org/officeDocument/2006/relationships/oleObject" Target="embeddings/oleObject11.bin"/><Relationship Id="rId334" Type="http://schemas.openxmlformats.org/officeDocument/2006/relationships/oleObject" Target="embeddings/oleObject206.bin"/><Relationship Id="rId541" Type="http://schemas.openxmlformats.org/officeDocument/2006/relationships/image" Target="media/image226.wmf"/><Relationship Id="rId639" Type="http://schemas.openxmlformats.org/officeDocument/2006/relationships/oleObject" Target="embeddings/oleObject366.bin"/><Relationship Id="rId180" Type="http://schemas.openxmlformats.org/officeDocument/2006/relationships/oleObject" Target="embeddings/oleObject110.bin"/><Relationship Id="rId278" Type="http://schemas.openxmlformats.org/officeDocument/2006/relationships/oleObject" Target="embeddings/oleObject175.bin"/><Relationship Id="rId401" Type="http://schemas.openxmlformats.org/officeDocument/2006/relationships/oleObject" Target="embeddings/oleObject239.bin"/><Relationship Id="rId846" Type="http://schemas.openxmlformats.org/officeDocument/2006/relationships/image" Target="media/image370.wmf"/><Relationship Id="rId1031" Type="http://schemas.openxmlformats.org/officeDocument/2006/relationships/image" Target="media/image455.wmf"/><Relationship Id="rId1129" Type="http://schemas.openxmlformats.org/officeDocument/2006/relationships/image" Target="media/image504.wmf"/><Relationship Id="rId485" Type="http://schemas.openxmlformats.org/officeDocument/2006/relationships/image" Target="media/image198.wmf"/><Relationship Id="rId692" Type="http://schemas.openxmlformats.org/officeDocument/2006/relationships/image" Target="media/image293.wmf"/><Relationship Id="rId706" Type="http://schemas.openxmlformats.org/officeDocument/2006/relationships/image" Target="media/image300.wmf"/><Relationship Id="rId913" Type="http://schemas.openxmlformats.org/officeDocument/2006/relationships/oleObject" Target="embeddings/oleObject503.bin"/><Relationship Id="rId42" Type="http://schemas.openxmlformats.org/officeDocument/2006/relationships/image" Target="media/image19.wmf"/><Relationship Id="rId138" Type="http://schemas.openxmlformats.org/officeDocument/2006/relationships/oleObject" Target="embeddings/oleObject68.bin"/><Relationship Id="rId345" Type="http://schemas.openxmlformats.org/officeDocument/2006/relationships/image" Target="media/image127.wmf"/><Relationship Id="rId552" Type="http://schemas.openxmlformats.org/officeDocument/2006/relationships/oleObject" Target="embeddings/oleObject314.bin"/><Relationship Id="rId997" Type="http://schemas.openxmlformats.org/officeDocument/2006/relationships/image" Target="media/image442.wmf"/><Relationship Id="rId191" Type="http://schemas.openxmlformats.org/officeDocument/2006/relationships/image" Target="media/image65.wmf"/><Relationship Id="rId205" Type="http://schemas.openxmlformats.org/officeDocument/2006/relationships/image" Target="media/image72.wmf"/><Relationship Id="rId412" Type="http://schemas.openxmlformats.org/officeDocument/2006/relationships/image" Target="media/image161.wmf"/><Relationship Id="rId857" Type="http://schemas.openxmlformats.org/officeDocument/2006/relationships/oleObject" Target="embeddings/oleObject475.bin"/><Relationship Id="rId1042" Type="http://schemas.openxmlformats.org/officeDocument/2006/relationships/oleObject" Target="embeddings/oleObject574.bin"/><Relationship Id="rId289" Type="http://schemas.openxmlformats.org/officeDocument/2006/relationships/image" Target="media/image99.wmf"/><Relationship Id="rId496" Type="http://schemas.openxmlformats.org/officeDocument/2006/relationships/oleObject" Target="embeddings/oleObject286.bin"/><Relationship Id="rId717" Type="http://schemas.openxmlformats.org/officeDocument/2006/relationships/oleObject" Target="embeddings/oleObject405.bin"/><Relationship Id="rId924" Type="http://schemas.openxmlformats.org/officeDocument/2006/relationships/oleObject" Target="embeddings/oleObject510.bin"/><Relationship Id="rId53" Type="http://schemas.openxmlformats.org/officeDocument/2006/relationships/image" Target="media/image25.wmf"/><Relationship Id="rId149" Type="http://schemas.openxmlformats.org/officeDocument/2006/relationships/oleObject" Target="embeddings/oleObject79.bin"/><Relationship Id="rId356" Type="http://schemas.openxmlformats.org/officeDocument/2006/relationships/image" Target="media/image133.wmf"/><Relationship Id="rId563" Type="http://schemas.openxmlformats.org/officeDocument/2006/relationships/image" Target="media/image237.wmf"/><Relationship Id="rId770" Type="http://schemas.openxmlformats.org/officeDocument/2006/relationships/image" Target="media/image332.wmf"/><Relationship Id="rId216" Type="http://schemas.openxmlformats.org/officeDocument/2006/relationships/oleObject" Target="embeddings/oleObject132.bin"/><Relationship Id="rId423" Type="http://schemas.openxmlformats.org/officeDocument/2006/relationships/oleObject" Target="embeddings/oleObject250.bin"/><Relationship Id="rId868" Type="http://schemas.openxmlformats.org/officeDocument/2006/relationships/image" Target="media/image381.wmf"/><Relationship Id="rId1053" Type="http://schemas.openxmlformats.org/officeDocument/2006/relationships/image" Target="media/image466.wmf"/><Relationship Id="rId630" Type="http://schemas.openxmlformats.org/officeDocument/2006/relationships/image" Target="media/image262.wmf"/><Relationship Id="rId728" Type="http://schemas.openxmlformats.org/officeDocument/2006/relationships/image" Target="media/image311.wmf"/><Relationship Id="rId935" Type="http://schemas.openxmlformats.org/officeDocument/2006/relationships/image" Target="media/image411.wmf"/><Relationship Id="rId64" Type="http://schemas.openxmlformats.org/officeDocument/2006/relationships/image" Target="media/image31.wmf"/><Relationship Id="rId367" Type="http://schemas.openxmlformats.org/officeDocument/2006/relationships/oleObject" Target="embeddings/oleObject222.bin"/><Relationship Id="rId574" Type="http://schemas.openxmlformats.org/officeDocument/2006/relationships/oleObject" Target="embeddings/oleObject325.bin"/><Relationship Id="rId1120" Type="http://schemas.openxmlformats.org/officeDocument/2006/relationships/oleObject" Target="embeddings/oleObject613.bin"/><Relationship Id="rId227" Type="http://schemas.openxmlformats.org/officeDocument/2006/relationships/image" Target="media/image83.png"/><Relationship Id="rId781" Type="http://schemas.openxmlformats.org/officeDocument/2006/relationships/oleObject" Target="embeddings/oleObject437.bin"/><Relationship Id="rId879" Type="http://schemas.openxmlformats.org/officeDocument/2006/relationships/oleObject" Target="embeddings/oleObject486.bin"/><Relationship Id="rId434" Type="http://schemas.openxmlformats.org/officeDocument/2006/relationships/image" Target="media/image172.wmf"/><Relationship Id="rId641" Type="http://schemas.openxmlformats.org/officeDocument/2006/relationships/oleObject" Target="embeddings/oleObject367.bin"/><Relationship Id="rId739" Type="http://schemas.openxmlformats.org/officeDocument/2006/relationships/oleObject" Target="embeddings/oleObject416.bin"/><Relationship Id="rId1064" Type="http://schemas.openxmlformats.org/officeDocument/2006/relationships/oleObject" Target="embeddings/oleObject585.bin"/><Relationship Id="rId280" Type="http://schemas.openxmlformats.org/officeDocument/2006/relationships/oleObject" Target="embeddings/oleObject177.bin"/><Relationship Id="rId501" Type="http://schemas.openxmlformats.org/officeDocument/2006/relationships/image" Target="media/image206.wmf"/><Relationship Id="rId946" Type="http://schemas.openxmlformats.org/officeDocument/2006/relationships/oleObject" Target="embeddings/oleObject523.bin"/><Relationship Id="rId1131" Type="http://schemas.openxmlformats.org/officeDocument/2006/relationships/image" Target="media/image505.wmf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70.bin"/><Relationship Id="rId378" Type="http://schemas.openxmlformats.org/officeDocument/2006/relationships/image" Target="media/image144.wmf"/><Relationship Id="rId585" Type="http://schemas.openxmlformats.org/officeDocument/2006/relationships/oleObject" Target="embeddings/oleObject331.bin"/><Relationship Id="rId792" Type="http://schemas.openxmlformats.org/officeDocument/2006/relationships/image" Target="media/image343.wmf"/><Relationship Id="rId806" Type="http://schemas.openxmlformats.org/officeDocument/2006/relationships/image" Target="media/image350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47.bin"/><Relationship Id="rId445" Type="http://schemas.openxmlformats.org/officeDocument/2006/relationships/oleObject" Target="embeddings/oleObject261.bin"/><Relationship Id="rId652" Type="http://schemas.openxmlformats.org/officeDocument/2006/relationships/image" Target="media/image273.wmf"/><Relationship Id="rId1075" Type="http://schemas.openxmlformats.org/officeDocument/2006/relationships/image" Target="media/image477.wmf"/><Relationship Id="rId291" Type="http://schemas.openxmlformats.org/officeDocument/2006/relationships/image" Target="media/image100.wmf"/><Relationship Id="rId305" Type="http://schemas.openxmlformats.org/officeDocument/2006/relationships/image" Target="media/image107.wmf"/><Relationship Id="rId512" Type="http://schemas.openxmlformats.org/officeDocument/2006/relationships/oleObject" Target="embeddings/oleObject294.bin"/><Relationship Id="rId957" Type="http://schemas.openxmlformats.org/officeDocument/2006/relationships/image" Target="media/image422.wmf"/><Relationship Id="rId1142" Type="http://schemas.openxmlformats.org/officeDocument/2006/relationships/oleObject" Target="embeddings/oleObject624.bin"/><Relationship Id="rId86" Type="http://schemas.openxmlformats.org/officeDocument/2006/relationships/image" Target="media/image42.wmf"/><Relationship Id="rId151" Type="http://schemas.openxmlformats.org/officeDocument/2006/relationships/oleObject" Target="embeddings/oleObject81.bin"/><Relationship Id="rId389" Type="http://schemas.openxmlformats.org/officeDocument/2006/relationships/oleObject" Target="embeddings/oleObject233.bin"/><Relationship Id="rId596" Type="http://schemas.openxmlformats.org/officeDocument/2006/relationships/image" Target="media/image253.wmf"/><Relationship Id="rId817" Type="http://schemas.openxmlformats.org/officeDocument/2006/relationships/oleObject" Target="embeddings/oleObject455.bin"/><Relationship Id="rId1002" Type="http://schemas.openxmlformats.org/officeDocument/2006/relationships/oleObject" Target="embeddings/oleObject551.bin"/><Relationship Id="rId249" Type="http://schemas.openxmlformats.org/officeDocument/2006/relationships/oleObject" Target="embeddings/oleObject158.bin"/><Relationship Id="rId456" Type="http://schemas.openxmlformats.org/officeDocument/2006/relationships/oleObject" Target="embeddings/oleObject266.bin"/><Relationship Id="rId663" Type="http://schemas.openxmlformats.org/officeDocument/2006/relationships/oleObject" Target="embeddings/oleObject378.bin"/><Relationship Id="rId870" Type="http://schemas.openxmlformats.org/officeDocument/2006/relationships/image" Target="media/image382.wmf"/><Relationship Id="rId1086" Type="http://schemas.openxmlformats.org/officeDocument/2006/relationships/oleObject" Target="embeddings/oleObject596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9.bin"/><Relationship Id="rId316" Type="http://schemas.openxmlformats.org/officeDocument/2006/relationships/oleObject" Target="embeddings/oleObject197.bin"/><Relationship Id="rId523" Type="http://schemas.openxmlformats.org/officeDocument/2006/relationships/image" Target="media/image217.wmf"/><Relationship Id="rId968" Type="http://schemas.openxmlformats.org/officeDocument/2006/relationships/oleObject" Target="embeddings/oleObject534.bin"/><Relationship Id="rId1153" Type="http://schemas.openxmlformats.org/officeDocument/2006/relationships/header" Target="header1.xml"/><Relationship Id="rId97" Type="http://schemas.openxmlformats.org/officeDocument/2006/relationships/oleObject" Target="embeddings/oleObject43.bin"/><Relationship Id="rId730" Type="http://schemas.openxmlformats.org/officeDocument/2006/relationships/image" Target="media/image312.wmf"/><Relationship Id="rId828" Type="http://schemas.openxmlformats.org/officeDocument/2006/relationships/image" Target="media/image361.wmf"/><Relationship Id="rId1013" Type="http://schemas.openxmlformats.org/officeDocument/2006/relationships/image" Target="media/image449.wmf"/><Relationship Id="rId162" Type="http://schemas.openxmlformats.org/officeDocument/2006/relationships/oleObject" Target="embeddings/oleObject92.bin"/><Relationship Id="rId467" Type="http://schemas.openxmlformats.org/officeDocument/2006/relationships/image" Target="media/image189.wmf"/><Relationship Id="rId1097" Type="http://schemas.openxmlformats.org/officeDocument/2006/relationships/image" Target="media/image488.wmf"/><Relationship Id="rId674" Type="http://schemas.openxmlformats.org/officeDocument/2006/relationships/image" Target="media/image284.wmf"/><Relationship Id="rId881" Type="http://schemas.openxmlformats.org/officeDocument/2006/relationships/oleObject" Target="embeddings/oleObject487.bin"/><Relationship Id="rId979" Type="http://schemas.openxmlformats.org/officeDocument/2006/relationships/image" Target="media/image433.wmf"/><Relationship Id="rId24" Type="http://schemas.openxmlformats.org/officeDocument/2006/relationships/image" Target="media/image10.wmf"/><Relationship Id="rId327" Type="http://schemas.openxmlformats.org/officeDocument/2006/relationships/image" Target="media/image118.wmf"/><Relationship Id="rId534" Type="http://schemas.openxmlformats.org/officeDocument/2006/relationships/oleObject" Target="embeddings/oleObject305.bin"/><Relationship Id="rId741" Type="http://schemas.openxmlformats.org/officeDocument/2006/relationships/oleObject" Target="embeddings/oleObject417.bin"/><Relationship Id="rId839" Type="http://schemas.openxmlformats.org/officeDocument/2006/relationships/oleObject" Target="embeddings/oleObject466.bin"/><Relationship Id="rId173" Type="http://schemas.openxmlformats.org/officeDocument/2006/relationships/oleObject" Target="embeddings/oleObject103.bin"/><Relationship Id="rId380" Type="http://schemas.openxmlformats.org/officeDocument/2006/relationships/image" Target="media/image145.wmf"/><Relationship Id="rId601" Type="http://schemas.openxmlformats.org/officeDocument/2006/relationships/oleObject" Target="embeddings/oleObject339.bin"/><Relationship Id="rId1024" Type="http://schemas.openxmlformats.org/officeDocument/2006/relationships/oleObject" Target="embeddings/oleObject565.bin"/><Relationship Id="rId240" Type="http://schemas.openxmlformats.org/officeDocument/2006/relationships/oleObject" Target="embeddings/oleObject149.bin"/><Relationship Id="rId478" Type="http://schemas.openxmlformats.org/officeDocument/2006/relationships/oleObject" Target="embeddings/oleObject277.bin"/><Relationship Id="rId685" Type="http://schemas.openxmlformats.org/officeDocument/2006/relationships/oleObject" Target="embeddings/oleObject389.bin"/><Relationship Id="rId892" Type="http://schemas.openxmlformats.org/officeDocument/2006/relationships/image" Target="media/image393.wmf"/><Relationship Id="rId906" Type="http://schemas.openxmlformats.org/officeDocument/2006/relationships/image" Target="media/image400.wmf"/><Relationship Id="rId35" Type="http://schemas.openxmlformats.org/officeDocument/2006/relationships/oleObject" Target="embeddings/oleObject13.bin"/><Relationship Id="rId100" Type="http://schemas.openxmlformats.org/officeDocument/2006/relationships/image" Target="media/image49.wmf"/><Relationship Id="rId338" Type="http://schemas.openxmlformats.org/officeDocument/2006/relationships/oleObject" Target="embeddings/oleObject208.bin"/><Relationship Id="rId545" Type="http://schemas.openxmlformats.org/officeDocument/2006/relationships/image" Target="media/image228.wmf"/><Relationship Id="rId752" Type="http://schemas.openxmlformats.org/officeDocument/2006/relationships/image" Target="media/image323.wmf"/><Relationship Id="rId184" Type="http://schemas.openxmlformats.org/officeDocument/2006/relationships/oleObject" Target="embeddings/oleObject114.bin"/><Relationship Id="rId391" Type="http://schemas.openxmlformats.org/officeDocument/2006/relationships/oleObject" Target="embeddings/oleObject234.bin"/><Relationship Id="rId405" Type="http://schemas.openxmlformats.org/officeDocument/2006/relationships/oleObject" Target="embeddings/oleObject241.bin"/><Relationship Id="rId612" Type="http://schemas.openxmlformats.org/officeDocument/2006/relationships/image" Target="media/image261.wmf"/><Relationship Id="rId1035" Type="http://schemas.openxmlformats.org/officeDocument/2006/relationships/image" Target="media/image457.wmf"/><Relationship Id="rId251" Type="http://schemas.openxmlformats.org/officeDocument/2006/relationships/oleObject" Target="embeddings/oleObject159.bin"/><Relationship Id="rId489" Type="http://schemas.openxmlformats.org/officeDocument/2006/relationships/image" Target="media/image200.wmf"/><Relationship Id="rId696" Type="http://schemas.openxmlformats.org/officeDocument/2006/relationships/image" Target="media/image295.wmf"/><Relationship Id="rId917" Type="http://schemas.openxmlformats.org/officeDocument/2006/relationships/oleObject" Target="embeddings/oleObject505.bin"/><Relationship Id="rId1102" Type="http://schemas.openxmlformats.org/officeDocument/2006/relationships/oleObject" Target="embeddings/oleObject604.bin"/><Relationship Id="rId46" Type="http://schemas.openxmlformats.org/officeDocument/2006/relationships/oleObject" Target="embeddings/oleObject18.bin"/><Relationship Id="rId349" Type="http://schemas.openxmlformats.org/officeDocument/2006/relationships/image" Target="media/image129.wmf"/><Relationship Id="rId556" Type="http://schemas.openxmlformats.org/officeDocument/2006/relationships/oleObject" Target="embeddings/oleObject316.bin"/><Relationship Id="rId763" Type="http://schemas.openxmlformats.org/officeDocument/2006/relationships/oleObject" Target="embeddings/oleObject428.bin"/><Relationship Id="rId111" Type="http://schemas.openxmlformats.org/officeDocument/2006/relationships/oleObject" Target="embeddings/oleObject50.bin"/><Relationship Id="rId195" Type="http://schemas.openxmlformats.org/officeDocument/2006/relationships/image" Target="media/image67.wmf"/><Relationship Id="rId209" Type="http://schemas.openxmlformats.org/officeDocument/2006/relationships/image" Target="media/image74.wmf"/><Relationship Id="rId416" Type="http://schemas.openxmlformats.org/officeDocument/2006/relationships/image" Target="media/image163.wmf"/><Relationship Id="rId970" Type="http://schemas.openxmlformats.org/officeDocument/2006/relationships/oleObject" Target="embeddings/oleObject535.bin"/><Relationship Id="rId1046" Type="http://schemas.openxmlformats.org/officeDocument/2006/relationships/oleObject" Target="embeddings/oleObject576.bin"/><Relationship Id="rId623" Type="http://schemas.openxmlformats.org/officeDocument/2006/relationships/oleObject" Target="embeddings/oleObject355.bin"/><Relationship Id="rId830" Type="http://schemas.openxmlformats.org/officeDocument/2006/relationships/image" Target="media/image362.wmf"/><Relationship Id="rId928" Type="http://schemas.openxmlformats.org/officeDocument/2006/relationships/oleObject" Target="embeddings/oleObject514.bin"/><Relationship Id="rId57" Type="http://schemas.openxmlformats.org/officeDocument/2006/relationships/image" Target="media/image27.wmf"/><Relationship Id="rId262" Type="http://schemas.openxmlformats.org/officeDocument/2006/relationships/image" Target="media/image91.wmf"/><Relationship Id="rId567" Type="http://schemas.openxmlformats.org/officeDocument/2006/relationships/image" Target="media/image239.wmf"/><Relationship Id="rId1113" Type="http://schemas.openxmlformats.org/officeDocument/2006/relationships/image" Target="media/image496.wmf"/><Relationship Id="rId122" Type="http://schemas.openxmlformats.org/officeDocument/2006/relationships/image" Target="media/image60.wmf"/><Relationship Id="rId774" Type="http://schemas.openxmlformats.org/officeDocument/2006/relationships/image" Target="media/image334.wmf"/><Relationship Id="rId981" Type="http://schemas.openxmlformats.org/officeDocument/2006/relationships/image" Target="media/image434.wmf"/><Relationship Id="rId1057" Type="http://schemas.openxmlformats.org/officeDocument/2006/relationships/image" Target="media/image468.wmf"/><Relationship Id="rId427" Type="http://schemas.openxmlformats.org/officeDocument/2006/relationships/oleObject" Target="embeddings/oleObject252.bin"/><Relationship Id="rId634" Type="http://schemas.openxmlformats.org/officeDocument/2006/relationships/image" Target="media/image264.wmf"/><Relationship Id="rId841" Type="http://schemas.openxmlformats.org/officeDocument/2006/relationships/oleObject" Target="embeddings/oleObject467.bin"/><Relationship Id="rId273" Type="http://schemas.openxmlformats.org/officeDocument/2006/relationships/oleObject" Target="embeddings/oleObject170.bin"/><Relationship Id="rId480" Type="http://schemas.openxmlformats.org/officeDocument/2006/relationships/oleObject" Target="embeddings/oleObject278.bin"/><Relationship Id="rId701" Type="http://schemas.openxmlformats.org/officeDocument/2006/relationships/oleObject" Target="embeddings/oleObject397.bin"/><Relationship Id="rId939" Type="http://schemas.openxmlformats.org/officeDocument/2006/relationships/image" Target="media/image413.wmf"/><Relationship Id="rId1124" Type="http://schemas.openxmlformats.org/officeDocument/2006/relationships/oleObject" Target="embeddings/oleObject615.bin"/><Relationship Id="rId68" Type="http://schemas.openxmlformats.org/officeDocument/2006/relationships/image" Target="media/image33.wmf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209.bin"/><Relationship Id="rId578" Type="http://schemas.openxmlformats.org/officeDocument/2006/relationships/oleObject" Target="embeddings/oleObject327.bin"/><Relationship Id="rId785" Type="http://schemas.openxmlformats.org/officeDocument/2006/relationships/oleObject" Target="embeddings/oleObject439.bin"/><Relationship Id="rId992" Type="http://schemas.openxmlformats.org/officeDocument/2006/relationships/oleObject" Target="embeddings/oleObject546.bin"/><Relationship Id="rId200" Type="http://schemas.openxmlformats.org/officeDocument/2006/relationships/oleObject" Target="embeddings/oleObject124.bin"/><Relationship Id="rId438" Type="http://schemas.openxmlformats.org/officeDocument/2006/relationships/image" Target="media/image174.wmf"/><Relationship Id="rId645" Type="http://schemas.openxmlformats.org/officeDocument/2006/relationships/oleObject" Target="embeddings/oleObject369.bin"/><Relationship Id="rId852" Type="http://schemas.openxmlformats.org/officeDocument/2006/relationships/image" Target="media/image373.wmf"/><Relationship Id="rId1068" Type="http://schemas.openxmlformats.org/officeDocument/2006/relationships/oleObject" Target="embeddings/oleObject587.bin"/><Relationship Id="rId284" Type="http://schemas.openxmlformats.org/officeDocument/2006/relationships/oleObject" Target="embeddings/oleObject181.bin"/><Relationship Id="rId491" Type="http://schemas.openxmlformats.org/officeDocument/2006/relationships/image" Target="media/image201.wmf"/><Relationship Id="rId505" Type="http://schemas.openxmlformats.org/officeDocument/2006/relationships/image" Target="media/image208.wmf"/><Relationship Id="rId712" Type="http://schemas.openxmlformats.org/officeDocument/2006/relationships/image" Target="media/image303.wmf"/><Relationship Id="rId1135" Type="http://schemas.openxmlformats.org/officeDocument/2006/relationships/image" Target="media/image507.wmf"/><Relationship Id="rId79" Type="http://schemas.openxmlformats.org/officeDocument/2006/relationships/oleObject" Target="embeddings/oleObject34.bin"/><Relationship Id="rId144" Type="http://schemas.openxmlformats.org/officeDocument/2006/relationships/oleObject" Target="embeddings/oleObject74.bin"/><Relationship Id="rId589" Type="http://schemas.openxmlformats.org/officeDocument/2006/relationships/oleObject" Target="embeddings/oleObject333.bin"/><Relationship Id="rId796" Type="http://schemas.openxmlformats.org/officeDocument/2006/relationships/image" Target="media/image345.wmf"/><Relationship Id="rId351" Type="http://schemas.openxmlformats.org/officeDocument/2006/relationships/image" Target="media/image130.wmf"/><Relationship Id="rId449" Type="http://schemas.openxmlformats.org/officeDocument/2006/relationships/image" Target="media/image180.wmf"/><Relationship Id="rId656" Type="http://schemas.openxmlformats.org/officeDocument/2006/relationships/image" Target="media/image275.wmf"/><Relationship Id="rId863" Type="http://schemas.openxmlformats.org/officeDocument/2006/relationships/oleObject" Target="embeddings/oleObject478.bin"/><Relationship Id="rId1079" Type="http://schemas.openxmlformats.org/officeDocument/2006/relationships/image" Target="media/image479.wmf"/><Relationship Id="rId211" Type="http://schemas.openxmlformats.org/officeDocument/2006/relationships/image" Target="media/image75.wmf"/><Relationship Id="rId295" Type="http://schemas.openxmlformats.org/officeDocument/2006/relationships/image" Target="media/image102.wmf"/><Relationship Id="rId309" Type="http://schemas.openxmlformats.org/officeDocument/2006/relationships/image" Target="media/image109.wmf"/><Relationship Id="rId516" Type="http://schemas.openxmlformats.org/officeDocument/2006/relationships/oleObject" Target="embeddings/oleObject296.bin"/><Relationship Id="rId1146" Type="http://schemas.openxmlformats.org/officeDocument/2006/relationships/oleObject" Target="embeddings/oleObject626.bin"/><Relationship Id="rId723" Type="http://schemas.openxmlformats.org/officeDocument/2006/relationships/oleObject" Target="embeddings/oleObject408.bin"/><Relationship Id="rId930" Type="http://schemas.openxmlformats.org/officeDocument/2006/relationships/oleObject" Target="embeddings/oleObject515.bin"/><Relationship Id="rId1006" Type="http://schemas.openxmlformats.org/officeDocument/2006/relationships/oleObject" Target="embeddings/oleObject553.bin"/><Relationship Id="rId155" Type="http://schemas.openxmlformats.org/officeDocument/2006/relationships/oleObject" Target="embeddings/oleObject85.bin"/><Relationship Id="rId362" Type="http://schemas.openxmlformats.org/officeDocument/2006/relationships/image" Target="media/image136.wmf"/><Relationship Id="rId222" Type="http://schemas.openxmlformats.org/officeDocument/2006/relationships/oleObject" Target="embeddings/oleObject135.bin"/><Relationship Id="rId667" Type="http://schemas.openxmlformats.org/officeDocument/2006/relationships/oleObject" Target="embeddings/oleObject380.bin"/><Relationship Id="rId874" Type="http://schemas.openxmlformats.org/officeDocument/2006/relationships/image" Target="media/image384.wmf"/><Relationship Id="rId17" Type="http://schemas.openxmlformats.org/officeDocument/2006/relationships/oleObject" Target="embeddings/oleObject4.bin"/><Relationship Id="rId527" Type="http://schemas.openxmlformats.org/officeDocument/2006/relationships/image" Target="media/image219.wmf"/><Relationship Id="rId734" Type="http://schemas.openxmlformats.org/officeDocument/2006/relationships/image" Target="media/image314.wmf"/><Relationship Id="rId941" Type="http://schemas.openxmlformats.org/officeDocument/2006/relationships/image" Target="media/image414.wmf"/><Relationship Id="rId70" Type="http://schemas.openxmlformats.org/officeDocument/2006/relationships/image" Target="media/image34.wmf"/><Relationship Id="rId166" Type="http://schemas.openxmlformats.org/officeDocument/2006/relationships/oleObject" Target="embeddings/oleObject96.bin"/><Relationship Id="rId373" Type="http://schemas.openxmlformats.org/officeDocument/2006/relationships/oleObject" Target="embeddings/oleObject225.bin"/><Relationship Id="rId580" Type="http://schemas.openxmlformats.org/officeDocument/2006/relationships/oleObject" Target="embeddings/oleObject328.bin"/><Relationship Id="rId801" Type="http://schemas.openxmlformats.org/officeDocument/2006/relationships/oleObject" Target="embeddings/oleObject447.bin"/><Relationship Id="rId1017" Type="http://schemas.openxmlformats.org/officeDocument/2006/relationships/image" Target="media/image45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42.bin"/><Relationship Id="rId440" Type="http://schemas.openxmlformats.org/officeDocument/2006/relationships/image" Target="media/image175.wmf"/><Relationship Id="rId678" Type="http://schemas.openxmlformats.org/officeDocument/2006/relationships/image" Target="media/image286.wmf"/><Relationship Id="rId885" Type="http://schemas.openxmlformats.org/officeDocument/2006/relationships/oleObject" Target="embeddings/oleObject489.bin"/><Relationship Id="rId1070" Type="http://schemas.openxmlformats.org/officeDocument/2006/relationships/oleObject" Target="embeddings/oleObject588.bin"/><Relationship Id="rId28" Type="http://schemas.openxmlformats.org/officeDocument/2006/relationships/image" Target="media/image12.wmf"/><Relationship Id="rId300" Type="http://schemas.openxmlformats.org/officeDocument/2006/relationships/oleObject" Target="embeddings/oleObject189.bin"/><Relationship Id="rId538" Type="http://schemas.openxmlformats.org/officeDocument/2006/relationships/oleObject" Target="embeddings/oleObject307.bin"/><Relationship Id="rId745" Type="http://schemas.openxmlformats.org/officeDocument/2006/relationships/oleObject" Target="embeddings/oleObject419.bin"/><Relationship Id="rId952" Type="http://schemas.openxmlformats.org/officeDocument/2006/relationships/oleObject" Target="embeddings/oleObject526.bin"/><Relationship Id="rId81" Type="http://schemas.openxmlformats.org/officeDocument/2006/relationships/oleObject" Target="embeddings/oleObject35.bin"/><Relationship Id="rId177" Type="http://schemas.openxmlformats.org/officeDocument/2006/relationships/oleObject" Target="embeddings/oleObject107.bin"/><Relationship Id="rId384" Type="http://schemas.openxmlformats.org/officeDocument/2006/relationships/image" Target="media/image147.wmf"/><Relationship Id="rId591" Type="http://schemas.openxmlformats.org/officeDocument/2006/relationships/oleObject" Target="embeddings/oleObject334.bin"/><Relationship Id="rId605" Type="http://schemas.openxmlformats.org/officeDocument/2006/relationships/oleObject" Target="embeddings/oleObject341.bin"/><Relationship Id="rId812" Type="http://schemas.openxmlformats.org/officeDocument/2006/relationships/image" Target="media/image353.wmf"/><Relationship Id="rId1028" Type="http://schemas.openxmlformats.org/officeDocument/2006/relationships/oleObject" Target="embeddings/oleObject567.bin"/><Relationship Id="rId244" Type="http://schemas.openxmlformats.org/officeDocument/2006/relationships/oleObject" Target="embeddings/oleObject153.bin"/><Relationship Id="rId689" Type="http://schemas.openxmlformats.org/officeDocument/2006/relationships/oleObject" Target="embeddings/oleObject391.bin"/><Relationship Id="rId896" Type="http://schemas.openxmlformats.org/officeDocument/2006/relationships/image" Target="media/image395.wmf"/><Relationship Id="rId1081" Type="http://schemas.openxmlformats.org/officeDocument/2006/relationships/image" Target="media/image480.wmf"/><Relationship Id="rId39" Type="http://schemas.openxmlformats.org/officeDocument/2006/relationships/oleObject" Target="embeddings/oleObject15.bin"/><Relationship Id="rId451" Type="http://schemas.openxmlformats.org/officeDocument/2006/relationships/image" Target="media/image181.wmf"/><Relationship Id="rId549" Type="http://schemas.openxmlformats.org/officeDocument/2006/relationships/image" Target="media/image230.wmf"/><Relationship Id="rId756" Type="http://schemas.openxmlformats.org/officeDocument/2006/relationships/image" Target="media/image325.wmf"/><Relationship Id="rId104" Type="http://schemas.openxmlformats.org/officeDocument/2006/relationships/image" Target="media/image51.wmf"/><Relationship Id="rId188" Type="http://schemas.openxmlformats.org/officeDocument/2006/relationships/oleObject" Target="embeddings/oleObject118.bin"/><Relationship Id="rId311" Type="http://schemas.openxmlformats.org/officeDocument/2006/relationships/image" Target="media/image110.wmf"/><Relationship Id="rId395" Type="http://schemas.openxmlformats.org/officeDocument/2006/relationships/oleObject" Target="embeddings/oleObject236.bin"/><Relationship Id="rId409" Type="http://schemas.openxmlformats.org/officeDocument/2006/relationships/oleObject" Target="embeddings/oleObject243.bin"/><Relationship Id="rId963" Type="http://schemas.openxmlformats.org/officeDocument/2006/relationships/image" Target="media/image425.wmf"/><Relationship Id="rId1039" Type="http://schemas.openxmlformats.org/officeDocument/2006/relationships/image" Target="media/image459.wmf"/><Relationship Id="rId92" Type="http://schemas.openxmlformats.org/officeDocument/2006/relationships/image" Target="media/image45.wmf"/><Relationship Id="rId616" Type="http://schemas.openxmlformats.org/officeDocument/2006/relationships/oleObject" Target="embeddings/oleObject348.bin"/><Relationship Id="rId823" Type="http://schemas.openxmlformats.org/officeDocument/2006/relationships/oleObject" Target="embeddings/oleObject458.bin"/><Relationship Id="rId255" Type="http://schemas.openxmlformats.org/officeDocument/2006/relationships/oleObject" Target="embeddings/oleObject161.bin"/><Relationship Id="rId462" Type="http://schemas.openxmlformats.org/officeDocument/2006/relationships/oleObject" Target="embeddings/oleObject269.bin"/><Relationship Id="rId1092" Type="http://schemas.openxmlformats.org/officeDocument/2006/relationships/oleObject" Target="embeddings/oleObject599.bin"/><Relationship Id="rId1106" Type="http://schemas.openxmlformats.org/officeDocument/2006/relationships/oleObject" Target="embeddings/oleObject606.bin"/><Relationship Id="rId115" Type="http://schemas.openxmlformats.org/officeDocument/2006/relationships/oleObject" Target="embeddings/oleObject52.bin"/><Relationship Id="rId322" Type="http://schemas.openxmlformats.org/officeDocument/2006/relationships/oleObject" Target="embeddings/oleObject200.bin"/><Relationship Id="rId767" Type="http://schemas.openxmlformats.org/officeDocument/2006/relationships/oleObject" Target="embeddings/oleObject430.bin"/><Relationship Id="rId974" Type="http://schemas.openxmlformats.org/officeDocument/2006/relationships/oleObject" Target="embeddings/oleObject537.bin"/><Relationship Id="rId199" Type="http://schemas.openxmlformats.org/officeDocument/2006/relationships/image" Target="media/image69.wmf"/><Relationship Id="rId627" Type="http://schemas.openxmlformats.org/officeDocument/2006/relationships/oleObject" Target="embeddings/oleObject359.bin"/><Relationship Id="rId834" Type="http://schemas.openxmlformats.org/officeDocument/2006/relationships/image" Target="media/image364.wmf"/><Relationship Id="rId266" Type="http://schemas.openxmlformats.org/officeDocument/2006/relationships/image" Target="media/image93.wmf"/><Relationship Id="rId473" Type="http://schemas.openxmlformats.org/officeDocument/2006/relationships/image" Target="media/image192.wmf"/><Relationship Id="rId680" Type="http://schemas.openxmlformats.org/officeDocument/2006/relationships/image" Target="media/image287.wmf"/><Relationship Id="rId901" Type="http://schemas.openxmlformats.org/officeDocument/2006/relationships/oleObject" Target="embeddings/oleObject497.bin"/><Relationship Id="rId1117" Type="http://schemas.openxmlformats.org/officeDocument/2006/relationships/image" Target="media/image498.wmf"/><Relationship Id="rId30" Type="http://schemas.openxmlformats.org/officeDocument/2006/relationships/image" Target="media/image13.wmf"/><Relationship Id="rId126" Type="http://schemas.openxmlformats.org/officeDocument/2006/relationships/image" Target="media/image62.wmf"/><Relationship Id="rId333" Type="http://schemas.openxmlformats.org/officeDocument/2006/relationships/image" Target="media/image121.wmf"/><Relationship Id="rId540" Type="http://schemas.openxmlformats.org/officeDocument/2006/relationships/oleObject" Target="embeddings/oleObject308.bin"/><Relationship Id="rId778" Type="http://schemas.openxmlformats.org/officeDocument/2006/relationships/image" Target="media/image336.wmf"/><Relationship Id="rId985" Type="http://schemas.openxmlformats.org/officeDocument/2006/relationships/image" Target="media/image436.wmf"/><Relationship Id="rId638" Type="http://schemas.openxmlformats.org/officeDocument/2006/relationships/image" Target="media/image266.wmf"/><Relationship Id="rId845" Type="http://schemas.openxmlformats.org/officeDocument/2006/relationships/oleObject" Target="embeddings/oleObject469.bin"/><Relationship Id="rId1030" Type="http://schemas.openxmlformats.org/officeDocument/2006/relationships/oleObject" Target="embeddings/oleObject568.bin"/><Relationship Id="rId277" Type="http://schemas.openxmlformats.org/officeDocument/2006/relationships/oleObject" Target="embeddings/oleObject174.bin"/><Relationship Id="rId400" Type="http://schemas.openxmlformats.org/officeDocument/2006/relationships/image" Target="media/image155.wmf"/><Relationship Id="rId484" Type="http://schemas.openxmlformats.org/officeDocument/2006/relationships/oleObject" Target="embeddings/oleObject280.bin"/><Relationship Id="rId705" Type="http://schemas.openxmlformats.org/officeDocument/2006/relationships/oleObject" Target="embeddings/oleObject399.bin"/><Relationship Id="rId1128" Type="http://schemas.openxmlformats.org/officeDocument/2006/relationships/oleObject" Target="embeddings/oleObject617.bin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211.bin"/><Relationship Id="rId691" Type="http://schemas.openxmlformats.org/officeDocument/2006/relationships/oleObject" Target="embeddings/oleObject392.bin"/><Relationship Id="rId789" Type="http://schemas.openxmlformats.org/officeDocument/2006/relationships/oleObject" Target="embeddings/oleObject441.bin"/><Relationship Id="rId912" Type="http://schemas.openxmlformats.org/officeDocument/2006/relationships/image" Target="media/image403.wmf"/><Relationship Id="rId996" Type="http://schemas.openxmlformats.org/officeDocument/2006/relationships/oleObject" Target="embeddings/oleObject548.bin"/><Relationship Id="rId41" Type="http://schemas.openxmlformats.org/officeDocument/2006/relationships/oleObject" Target="embeddings/oleObject16.bin"/><Relationship Id="rId551" Type="http://schemas.openxmlformats.org/officeDocument/2006/relationships/image" Target="media/image231.wmf"/><Relationship Id="rId649" Type="http://schemas.openxmlformats.org/officeDocument/2006/relationships/oleObject" Target="embeddings/oleObject371.bin"/><Relationship Id="rId856" Type="http://schemas.openxmlformats.org/officeDocument/2006/relationships/image" Target="media/image375.wmf"/><Relationship Id="rId190" Type="http://schemas.openxmlformats.org/officeDocument/2006/relationships/oleObject" Target="embeddings/oleObject119.bin"/><Relationship Id="rId204" Type="http://schemas.openxmlformats.org/officeDocument/2006/relationships/oleObject" Target="embeddings/oleObject126.bin"/><Relationship Id="rId288" Type="http://schemas.openxmlformats.org/officeDocument/2006/relationships/oleObject" Target="embeddings/oleObject183.bin"/><Relationship Id="rId411" Type="http://schemas.openxmlformats.org/officeDocument/2006/relationships/oleObject" Target="embeddings/oleObject244.bin"/><Relationship Id="rId509" Type="http://schemas.openxmlformats.org/officeDocument/2006/relationships/image" Target="media/image210.wmf"/><Relationship Id="rId1041" Type="http://schemas.openxmlformats.org/officeDocument/2006/relationships/image" Target="media/image460.wmf"/><Relationship Id="rId1139" Type="http://schemas.openxmlformats.org/officeDocument/2006/relationships/image" Target="media/image509.wmf"/><Relationship Id="rId495" Type="http://schemas.openxmlformats.org/officeDocument/2006/relationships/image" Target="media/image203.wmf"/><Relationship Id="rId716" Type="http://schemas.openxmlformats.org/officeDocument/2006/relationships/image" Target="media/image305.wmf"/><Relationship Id="rId923" Type="http://schemas.openxmlformats.org/officeDocument/2006/relationships/oleObject" Target="embeddings/oleObject509.bin"/><Relationship Id="rId52" Type="http://schemas.openxmlformats.org/officeDocument/2006/relationships/oleObject" Target="embeddings/oleObject21.bin"/><Relationship Id="rId148" Type="http://schemas.openxmlformats.org/officeDocument/2006/relationships/oleObject" Target="embeddings/oleObject78.bin"/><Relationship Id="rId355" Type="http://schemas.openxmlformats.org/officeDocument/2006/relationships/oleObject" Target="embeddings/oleObject216.bin"/><Relationship Id="rId562" Type="http://schemas.openxmlformats.org/officeDocument/2006/relationships/oleObject" Target="embeddings/oleObject319.bin"/><Relationship Id="rId215" Type="http://schemas.openxmlformats.org/officeDocument/2006/relationships/image" Target="media/image77.wmf"/><Relationship Id="rId422" Type="http://schemas.openxmlformats.org/officeDocument/2006/relationships/image" Target="media/image166.wmf"/><Relationship Id="rId867" Type="http://schemas.openxmlformats.org/officeDocument/2006/relationships/oleObject" Target="embeddings/oleObject480.bin"/><Relationship Id="rId1052" Type="http://schemas.openxmlformats.org/officeDocument/2006/relationships/oleObject" Target="embeddings/oleObject579.bin"/><Relationship Id="rId299" Type="http://schemas.openxmlformats.org/officeDocument/2006/relationships/image" Target="media/image104.wmf"/><Relationship Id="rId727" Type="http://schemas.openxmlformats.org/officeDocument/2006/relationships/oleObject" Target="embeddings/oleObject410.bin"/><Relationship Id="rId934" Type="http://schemas.openxmlformats.org/officeDocument/2006/relationships/oleObject" Target="embeddings/oleObject517.bin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89.bin"/><Relationship Id="rId366" Type="http://schemas.openxmlformats.org/officeDocument/2006/relationships/image" Target="media/image138.wmf"/><Relationship Id="rId573" Type="http://schemas.openxmlformats.org/officeDocument/2006/relationships/image" Target="media/image242.wmf"/><Relationship Id="rId780" Type="http://schemas.openxmlformats.org/officeDocument/2006/relationships/image" Target="media/image337.wmf"/><Relationship Id="rId226" Type="http://schemas.openxmlformats.org/officeDocument/2006/relationships/oleObject" Target="embeddings/oleObject137.bin"/><Relationship Id="rId433" Type="http://schemas.openxmlformats.org/officeDocument/2006/relationships/oleObject" Target="embeddings/oleObject255.bin"/><Relationship Id="rId878" Type="http://schemas.openxmlformats.org/officeDocument/2006/relationships/image" Target="media/image386.wmf"/><Relationship Id="rId1063" Type="http://schemas.openxmlformats.org/officeDocument/2006/relationships/image" Target="media/image471.wmf"/><Relationship Id="rId640" Type="http://schemas.openxmlformats.org/officeDocument/2006/relationships/image" Target="media/image267.wmf"/><Relationship Id="rId738" Type="http://schemas.openxmlformats.org/officeDocument/2006/relationships/image" Target="media/image316.wmf"/><Relationship Id="rId945" Type="http://schemas.openxmlformats.org/officeDocument/2006/relationships/image" Target="media/image416.wmf"/><Relationship Id="rId74" Type="http://schemas.openxmlformats.org/officeDocument/2006/relationships/image" Target="media/image36.wmf"/><Relationship Id="rId377" Type="http://schemas.openxmlformats.org/officeDocument/2006/relationships/oleObject" Target="embeddings/oleObject227.bin"/><Relationship Id="rId500" Type="http://schemas.openxmlformats.org/officeDocument/2006/relationships/oleObject" Target="embeddings/oleObject288.bin"/><Relationship Id="rId584" Type="http://schemas.openxmlformats.org/officeDocument/2006/relationships/image" Target="media/image247.wmf"/><Relationship Id="rId805" Type="http://schemas.openxmlformats.org/officeDocument/2006/relationships/oleObject" Target="embeddings/oleObject449.bin"/><Relationship Id="rId1130" Type="http://schemas.openxmlformats.org/officeDocument/2006/relationships/oleObject" Target="embeddings/oleObject618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46.bin"/><Relationship Id="rId791" Type="http://schemas.openxmlformats.org/officeDocument/2006/relationships/oleObject" Target="embeddings/oleObject442.bin"/><Relationship Id="rId889" Type="http://schemas.openxmlformats.org/officeDocument/2006/relationships/oleObject" Target="embeddings/oleObject491.bin"/><Relationship Id="rId1074" Type="http://schemas.openxmlformats.org/officeDocument/2006/relationships/oleObject" Target="embeddings/oleObject590.bin"/><Relationship Id="rId444" Type="http://schemas.openxmlformats.org/officeDocument/2006/relationships/image" Target="media/image177.wmf"/><Relationship Id="rId651" Type="http://schemas.openxmlformats.org/officeDocument/2006/relationships/oleObject" Target="embeddings/oleObject372.bin"/><Relationship Id="rId749" Type="http://schemas.openxmlformats.org/officeDocument/2006/relationships/oleObject" Target="embeddings/oleObject421.bin"/><Relationship Id="rId290" Type="http://schemas.openxmlformats.org/officeDocument/2006/relationships/oleObject" Target="embeddings/oleObject184.bin"/><Relationship Id="rId304" Type="http://schemas.openxmlformats.org/officeDocument/2006/relationships/oleObject" Target="embeddings/oleObject191.bin"/><Relationship Id="rId388" Type="http://schemas.openxmlformats.org/officeDocument/2006/relationships/image" Target="media/image149.wmf"/><Relationship Id="rId511" Type="http://schemas.openxmlformats.org/officeDocument/2006/relationships/image" Target="media/image211.wmf"/><Relationship Id="rId609" Type="http://schemas.openxmlformats.org/officeDocument/2006/relationships/oleObject" Target="embeddings/oleObject343.bin"/><Relationship Id="rId956" Type="http://schemas.openxmlformats.org/officeDocument/2006/relationships/oleObject" Target="embeddings/oleObject528.bin"/><Relationship Id="rId1141" Type="http://schemas.openxmlformats.org/officeDocument/2006/relationships/image" Target="media/image510.wmf"/><Relationship Id="rId85" Type="http://schemas.openxmlformats.org/officeDocument/2006/relationships/oleObject" Target="embeddings/oleObject37.bin"/><Relationship Id="rId150" Type="http://schemas.openxmlformats.org/officeDocument/2006/relationships/oleObject" Target="embeddings/oleObject80.bin"/><Relationship Id="rId595" Type="http://schemas.openxmlformats.org/officeDocument/2006/relationships/oleObject" Target="embeddings/oleObject336.bin"/><Relationship Id="rId816" Type="http://schemas.openxmlformats.org/officeDocument/2006/relationships/image" Target="media/image355.wmf"/><Relationship Id="rId1001" Type="http://schemas.openxmlformats.org/officeDocument/2006/relationships/image" Target="media/image444.wmf"/><Relationship Id="rId248" Type="http://schemas.openxmlformats.org/officeDocument/2006/relationships/oleObject" Target="embeddings/oleObject157.bin"/><Relationship Id="rId455" Type="http://schemas.openxmlformats.org/officeDocument/2006/relationships/image" Target="media/image183.wmf"/><Relationship Id="rId662" Type="http://schemas.openxmlformats.org/officeDocument/2006/relationships/image" Target="media/image278.wmf"/><Relationship Id="rId1085" Type="http://schemas.openxmlformats.org/officeDocument/2006/relationships/image" Target="media/image482.wmf"/><Relationship Id="rId12" Type="http://schemas.openxmlformats.org/officeDocument/2006/relationships/image" Target="media/image4.wmf"/><Relationship Id="rId108" Type="http://schemas.openxmlformats.org/officeDocument/2006/relationships/image" Target="media/image53.wmf"/><Relationship Id="rId315" Type="http://schemas.openxmlformats.org/officeDocument/2006/relationships/image" Target="media/image112.wmf"/><Relationship Id="rId522" Type="http://schemas.openxmlformats.org/officeDocument/2006/relationships/oleObject" Target="embeddings/oleObject299.bin"/><Relationship Id="rId967" Type="http://schemas.openxmlformats.org/officeDocument/2006/relationships/image" Target="media/image427.wmf"/><Relationship Id="rId1152" Type="http://schemas.openxmlformats.org/officeDocument/2006/relationships/oleObject" Target="embeddings/oleObject629.bin"/><Relationship Id="rId96" Type="http://schemas.openxmlformats.org/officeDocument/2006/relationships/image" Target="media/image47.wmf"/><Relationship Id="rId161" Type="http://schemas.openxmlformats.org/officeDocument/2006/relationships/oleObject" Target="embeddings/oleObject91.bin"/><Relationship Id="rId399" Type="http://schemas.openxmlformats.org/officeDocument/2006/relationships/oleObject" Target="embeddings/oleObject238.bin"/><Relationship Id="rId827" Type="http://schemas.openxmlformats.org/officeDocument/2006/relationships/oleObject" Target="embeddings/oleObject460.bin"/><Relationship Id="rId1012" Type="http://schemas.openxmlformats.org/officeDocument/2006/relationships/oleObject" Target="embeddings/Microsoft_Visio_2003-2010_Drawing.vsd"/><Relationship Id="rId259" Type="http://schemas.openxmlformats.org/officeDocument/2006/relationships/oleObject" Target="embeddings/oleObject163.bin"/><Relationship Id="rId466" Type="http://schemas.openxmlformats.org/officeDocument/2006/relationships/oleObject" Target="embeddings/oleObject271.bin"/><Relationship Id="rId673" Type="http://schemas.openxmlformats.org/officeDocument/2006/relationships/oleObject" Target="embeddings/oleObject383.bin"/><Relationship Id="rId880" Type="http://schemas.openxmlformats.org/officeDocument/2006/relationships/image" Target="media/image387.wmf"/><Relationship Id="rId1096" Type="http://schemas.openxmlformats.org/officeDocument/2006/relationships/oleObject" Target="embeddings/oleObject601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4.bin"/><Relationship Id="rId326" Type="http://schemas.openxmlformats.org/officeDocument/2006/relationships/oleObject" Target="embeddings/oleObject202.bin"/><Relationship Id="rId533" Type="http://schemas.openxmlformats.org/officeDocument/2006/relationships/image" Target="media/image222.wmf"/><Relationship Id="rId978" Type="http://schemas.openxmlformats.org/officeDocument/2006/relationships/oleObject" Target="embeddings/oleObject539.bin"/><Relationship Id="rId740" Type="http://schemas.openxmlformats.org/officeDocument/2006/relationships/image" Target="media/image317.wmf"/><Relationship Id="rId838" Type="http://schemas.openxmlformats.org/officeDocument/2006/relationships/image" Target="media/image366.wmf"/><Relationship Id="rId1023" Type="http://schemas.openxmlformats.org/officeDocument/2006/relationships/oleObject" Target="embeddings/oleObject564.bin"/><Relationship Id="rId172" Type="http://schemas.openxmlformats.org/officeDocument/2006/relationships/oleObject" Target="embeddings/oleObject102.bin"/><Relationship Id="rId477" Type="http://schemas.openxmlformats.org/officeDocument/2006/relationships/image" Target="media/image194.wmf"/><Relationship Id="rId600" Type="http://schemas.openxmlformats.org/officeDocument/2006/relationships/image" Target="media/image255.wmf"/><Relationship Id="rId684" Type="http://schemas.openxmlformats.org/officeDocument/2006/relationships/image" Target="media/image289.wmf"/><Relationship Id="rId337" Type="http://schemas.openxmlformats.org/officeDocument/2006/relationships/image" Target="media/image123.wmf"/><Relationship Id="rId891" Type="http://schemas.openxmlformats.org/officeDocument/2006/relationships/oleObject" Target="embeddings/oleObject492.bin"/><Relationship Id="rId905" Type="http://schemas.openxmlformats.org/officeDocument/2006/relationships/oleObject" Target="embeddings/oleObject499.bin"/><Relationship Id="rId989" Type="http://schemas.openxmlformats.org/officeDocument/2006/relationships/image" Target="media/image438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310.bin"/><Relationship Id="rId751" Type="http://schemas.openxmlformats.org/officeDocument/2006/relationships/oleObject" Target="embeddings/oleObject422.bin"/><Relationship Id="rId849" Type="http://schemas.openxmlformats.org/officeDocument/2006/relationships/oleObject" Target="embeddings/oleObject471.bin"/><Relationship Id="rId183" Type="http://schemas.openxmlformats.org/officeDocument/2006/relationships/oleObject" Target="embeddings/oleObject113.bin"/><Relationship Id="rId390" Type="http://schemas.openxmlformats.org/officeDocument/2006/relationships/image" Target="media/image150.wmf"/><Relationship Id="rId404" Type="http://schemas.openxmlformats.org/officeDocument/2006/relationships/image" Target="media/image157.wmf"/><Relationship Id="rId611" Type="http://schemas.openxmlformats.org/officeDocument/2006/relationships/oleObject" Target="embeddings/oleObject344.bin"/><Relationship Id="rId1034" Type="http://schemas.openxmlformats.org/officeDocument/2006/relationships/oleObject" Target="embeddings/oleObject570.bin"/><Relationship Id="rId250" Type="http://schemas.openxmlformats.org/officeDocument/2006/relationships/image" Target="media/image85.wmf"/><Relationship Id="rId488" Type="http://schemas.openxmlformats.org/officeDocument/2006/relationships/oleObject" Target="embeddings/oleObject282.bin"/><Relationship Id="rId695" Type="http://schemas.openxmlformats.org/officeDocument/2006/relationships/oleObject" Target="embeddings/oleObject394.bin"/><Relationship Id="rId709" Type="http://schemas.openxmlformats.org/officeDocument/2006/relationships/oleObject" Target="embeddings/oleObject401.bin"/><Relationship Id="rId916" Type="http://schemas.openxmlformats.org/officeDocument/2006/relationships/image" Target="media/image405.wmf"/><Relationship Id="rId1101" Type="http://schemas.openxmlformats.org/officeDocument/2006/relationships/image" Target="media/image490.wmf"/><Relationship Id="rId45" Type="http://schemas.openxmlformats.org/officeDocument/2006/relationships/image" Target="media/image21.wmf"/><Relationship Id="rId110" Type="http://schemas.openxmlformats.org/officeDocument/2006/relationships/image" Target="media/image54.wmf"/><Relationship Id="rId348" Type="http://schemas.openxmlformats.org/officeDocument/2006/relationships/oleObject" Target="embeddings/oleObject213.bin"/><Relationship Id="rId555" Type="http://schemas.openxmlformats.org/officeDocument/2006/relationships/image" Target="media/image233.wmf"/><Relationship Id="rId762" Type="http://schemas.openxmlformats.org/officeDocument/2006/relationships/image" Target="media/image328.wmf"/><Relationship Id="rId194" Type="http://schemas.openxmlformats.org/officeDocument/2006/relationships/oleObject" Target="embeddings/oleObject121.bin"/><Relationship Id="rId208" Type="http://schemas.openxmlformats.org/officeDocument/2006/relationships/oleObject" Target="embeddings/oleObject128.bin"/><Relationship Id="rId415" Type="http://schemas.openxmlformats.org/officeDocument/2006/relationships/oleObject" Target="embeddings/oleObject246.bin"/><Relationship Id="rId622" Type="http://schemas.openxmlformats.org/officeDocument/2006/relationships/oleObject" Target="embeddings/oleObject354.bin"/><Relationship Id="rId1045" Type="http://schemas.openxmlformats.org/officeDocument/2006/relationships/image" Target="media/image462.wmf"/><Relationship Id="rId261" Type="http://schemas.openxmlformats.org/officeDocument/2006/relationships/oleObject" Target="embeddings/oleObject164.bin"/><Relationship Id="rId499" Type="http://schemas.openxmlformats.org/officeDocument/2006/relationships/image" Target="media/image205.wmf"/><Relationship Id="rId927" Type="http://schemas.openxmlformats.org/officeDocument/2006/relationships/oleObject" Target="embeddings/oleObject513.bin"/><Relationship Id="rId1112" Type="http://schemas.openxmlformats.org/officeDocument/2006/relationships/oleObject" Target="embeddings/oleObject609.bin"/><Relationship Id="rId56" Type="http://schemas.openxmlformats.org/officeDocument/2006/relationships/oleObject" Target="embeddings/oleObject23.bin"/><Relationship Id="rId359" Type="http://schemas.openxmlformats.org/officeDocument/2006/relationships/oleObject" Target="embeddings/oleObject218.bin"/><Relationship Id="rId566" Type="http://schemas.openxmlformats.org/officeDocument/2006/relationships/oleObject" Target="embeddings/oleObject321.bin"/><Relationship Id="rId773" Type="http://schemas.openxmlformats.org/officeDocument/2006/relationships/oleObject" Target="embeddings/oleObject433.bin"/><Relationship Id="rId121" Type="http://schemas.openxmlformats.org/officeDocument/2006/relationships/oleObject" Target="embeddings/oleObject55.bin"/><Relationship Id="rId219" Type="http://schemas.openxmlformats.org/officeDocument/2006/relationships/image" Target="media/image79.wmf"/><Relationship Id="rId426" Type="http://schemas.openxmlformats.org/officeDocument/2006/relationships/image" Target="media/image168.wmf"/><Relationship Id="rId633" Type="http://schemas.openxmlformats.org/officeDocument/2006/relationships/oleObject" Target="embeddings/oleObject363.bin"/><Relationship Id="rId980" Type="http://schemas.openxmlformats.org/officeDocument/2006/relationships/oleObject" Target="embeddings/oleObject540.bin"/><Relationship Id="rId1056" Type="http://schemas.openxmlformats.org/officeDocument/2006/relationships/oleObject" Target="embeddings/oleObject581.bin"/><Relationship Id="rId840" Type="http://schemas.openxmlformats.org/officeDocument/2006/relationships/image" Target="media/image367.wmf"/><Relationship Id="rId938" Type="http://schemas.openxmlformats.org/officeDocument/2006/relationships/oleObject" Target="embeddings/oleObject519.bin"/><Relationship Id="rId67" Type="http://schemas.openxmlformats.org/officeDocument/2006/relationships/oleObject" Target="embeddings/oleObject28.bin"/><Relationship Id="rId272" Type="http://schemas.openxmlformats.org/officeDocument/2006/relationships/image" Target="media/image96.wmf"/><Relationship Id="rId577" Type="http://schemas.openxmlformats.org/officeDocument/2006/relationships/image" Target="media/image244.wmf"/><Relationship Id="rId700" Type="http://schemas.openxmlformats.org/officeDocument/2006/relationships/image" Target="media/image297.wmf"/><Relationship Id="rId1123" Type="http://schemas.openxmlformats.org/officeDocument/2006/relationships/image" Target="media/image501.wmf"/><Relationship Id="rId132" Type="http://schemas.openxmlformats.org/officeDocument/2006/relationships/oleObject" Target="embeddings/oleObject62.bin"/><Relationship Id="rId784" Type="http://schemas.openxmlformats.org/officeDocument/2006/relationships/image" Target="media/image339.wmf"/><Relationship Id="rId991" Type="http://schemas.openxmlformats.org/officeDocument/2006/relationships/image" Target="media/image439.wmf"/><Relationship Id="rId1067" Type="http://schemas.openxmlformats.org/officeDocument/2006/relationships/image" Target="media/image473.wmf"/><Relationship Id="rId437" Type="http://schemas.openxmlformats.org/officeDocument/2006/relationships/oleObject" Target="embeddings/oleObject257.bin"/><Relationship Id="rId644" Type="http://schemas.openxmlformats.org/officeDocument/2006/relationships/image" Target="media/image269.wmf"/><Relationship Id="rId851" Type="http://schemas.openxmlformats.org/officeDocument/2006/relationships/oleObject" Target="embeddings/oleObject472.bin"/><Relationship Id="rId283" Type="http://schemas.openxmlformats.org/officeDocument/2006/relationships/oleObject" Target="embeddings/oleObject180.bin"/><Relationship Id="rId490" Type="http://schemas.openxmlformats.org/officeDocument/2006/relationships/oleObject" Target="embeddings/oleObject283.bin"/><Relationship Id="rId504" Type="http://schemas.openxmlformats.org/officeDocument/2006/relationships/oleObject" Target="embeddings/oleObject290.bin"/><Relationship Id="rId711" Type="http://schemas.openxmlformats.org/officeDocument/2006/relationships/oleObject" Target="embeddings/oleObject402.bin"/><Relationship Id="rId949" Type="http://schemas.openxmlformats.org/officeDocument/2006/relationships/image" Target="media/image418.wmf"/><Relationship Id="rId1134" Type="http://schemas.openxmlformats.org/officeDocument/2006/relationships/oleObject" Target="embeddings/oleObject620.bin"/><Relationship Id="rId78" Type="http://schemas.openxmlformats.org/officeDocument/2006/relationships/image" Target="media/image38.wmf"/><Relationship Id="rId143" Type="http://schemas.openxmlformats.org/officeDocument/2006/relationships/oleObject" Target="embeddings/oleObject73.bin"/><Relationship Id="rId350" Type="http://schemas.openxmlformats.org/officeDocument/2006/relationships/oleObject" Target="embeddings/oleObject214.bin"/><Relationship Id="rId588" Type="http://schemas.openxmlformats.org/officeDocument/2006/relationships/image" Target="media/image249.wmf"/><Relationship Id="rId795" Type="http://schemas.openxmlformats.org/officeDocument/2006/relationships/oleObject" Target="embeddings/oleObject444.bin"/><Relationship Id="rId809" Type="http://schemas.openxmlformats.org/officeDocument/2006/relationships/oleObject" Target="embeddings/oleObject451.bin"/><Relationship Id="rId9" Type="http://schemas.openxmlformats.org/officeDocument/2006/relationships/image" Target="media/image2.gif"/><Relationship Id="rId210" Type="http://schemas.openxmlformats.org/officeDocument/2006/relationships/oleObject" Target="embeddings/oleObject129.bin"/><Relationship Id="rId448" Type="http://schemas.openxmlformats.org/officeDocument/2006/relationships/image" Target="media/image179.wmf"/><Relationship Id="rId655" Type="http://schemas.openxmlformats.org/officeDocument/2006/relationships/oleObject" Target="embeddings/oleObject374.bin"/><Relationship Id="rId862" Type="http://schemas.openxmlformats.org/officeDocument/2006/relationships/image" Target="media/image378.wmf"/><Relationship Id="rId1078" Type="http://schemas.openxmlformats.org/officeDocument/2006/relationships/oleObject" Target="embeddings/oleObject592.bin"/><Relationship Id="rId294" Type="http://schemas.openxmlformats.org/officeDocument/2006/relationships/oleObject" Target="embeddings/oleObject186.bin"/><Relationship Id="rId308" Type="http://schemas.openxmlformats.org/officeDocument/2006/relationships/oleObject" Target="embeddings/oleObject193.bin"/><Relationship Id="rId515" Type="http://schemas.openxmlformats.org/officeDocument/2006/relationships/image" Target="media/image213.wmf"/><Relationship Id="rId722" Type="http://schemas.openxmlformats.org/officeDocument/2006/relationships/image" Target="media/image308.wmf"/><Relationship Id="rId1145" Type="http://schemas.openxmlformats.org/officeDocument/2006/relationships/image" Target="media/image512.wmf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219.bin"/><Relationship Id="rId599" Type="http://schemas.openxmlformats.org/officeDocument/2006/relationships/oleObject" Target="embeddings/oleObject338.bin"/><Relationship Id="rId1005" Type="http://schemas.openxmlformats.org/officeDocument/2006/relationships/image" Target="media/image446.wmf"/><Relationship Id="rId459" Type="http://schemas.openxmlformats.org/officeDocument/2006/relationships/image" Target="media/image185.wmf"/><Relationship Id="rId666" Type="http://schemas.openxmlformats.org/officeDocument/2006/relationships/image" Target="media/image280.wmf"/><Relationship Id="rId873" Type="http://schemas.openxmlformats.org/officeDocument/2006/relationships/oleObject" Target="embeddings/oleObject483.bin"/><Relationship Id="rId1089" Type="http://schemas.openxmlformats.org/officeDocument/2006/relationships/image" Target="media/image484.wmf"/><Relationship Id="rId16" Type="http://schemas.openxmlformats.org/officeDocument/2006/relationships/image" Target="media/image6.wmf"/><Relationship Id="rId221" Type="http://schemas.openxmlformats.org/officeDocument/2006/relationships/image" Target="media/image80.wmf"/><Relationship Id="rId319" Type="http://schemas.openxmlformats.org/officeDocument/2006/relationships/image" Target="media/image114.wmf"/><Relationship Id="rId526" Type="http://schemas.openxmlformats.org/officeDocument/2006/relationships/oleObject" Target="embeddings/oleObject301.bin"/><Relationship Id="rId1156" Type="http://schemas.openxmlformats.org/officeDocument/2006/relationships/theme" Target="theme/theme1.xml"/><Relationship Id="rId733" Type="http://schemas.openxmlformats.org/officeDocument/2006/relationships/oleObject" Target="embeddings/oleObject413.bin"/><Relationship Id="rId940" Type="http://schemas.openxmlformats.org/officeDocument/2006/relationships/oleObject" Target="embeddings/oleObject520.bin"/><Relationship Id="rId1016" Type="http://schemas.openxmlformats.org/officeDocument/2006/relationships/oleObject" Target="embeddings/oleObject559.bin"/><Relationship Id="rId165" Type="http://schemas.openxmlformats.org/officeDocument/2006/relationships/oleObject" Target="embeddings/oleObject95.bin"/><Relationship Id="rId372" Type="http://schemas.openxmlformats.org/officeDocument/2006/relationships/image" Target="media/image141.wmf"/><Relationship Id="rId677" Type="http://schemas.openxmlformats.org/officeDocument/2006/relationships/oleObject" Target="embeddings/oleObject385.bin"/><Relationship Id="rId800" Type="http://schemas.openxmlformats.org/officeDocument/2006/relationships/image" Target="media/image347.wmf"/><Relationship Id="rId232" Type="http://schemas.openxmlformats.org/officeDocument/2006/relationships/oleObject" Target="embeddings/oleObject141.bin"/><Relationship Id="rId884" Type="http://schemas.openxmlformats.org/officeDocument/2006/relationships/image" Target="media/image389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24.wmf"/><Relationship Id="rId744" Type="http://schemas.openxmlformats.org/officeDocument/2006/relationships/image" Target="media/image319.wmf"/><Relationship Id="rId951" Type="http://schemas.openxmlformats.org/officeDocument/2006/relationships/image" Target="media/image419.wmf"/><Relationship Id="rId80" Type="http://schemas.openxmlformats.org/officeDocument/2006/relationships/image" Target="media/image39.wmf"/><Relationship Id="rId176" Type="http://schemas.openxmlformats.org/officeDocument/2006/relationships/oleObject" Target="embeddings/oleObject106.bin"/><Relationship Id="rId383" Type="http://schemas.openxmlformats.org/officeDocument/2006/relationships/oleObject" Target="embeddings/oleObject230.bin"/><Relationship Id="rId590" Type="http://schemas.openxmlformats.org/officeDocument/2006/relationships/image" Target="media/image250.wmf"/><Relationship Id="rId604" Type="http://schemas.openxmlformats.org/officeDocument/2006/relationships/image" Target="media/image257.wmf"/><Relationship Id="rId811" Type="http://schemas.openxmlformats.org/officeDocument/2006/relationships/oleObject" Target="embeddings/oleObject452.bin"/><Relationship Id="rId1027" Type="http://schemas.openxmlformats.org/officeDocument/2006/relationships/image" Target="media/image453.wmf"/><Relationship Id="rId243" Type="http://schemas.openxmlformats.org/officeDocument/2006/relationships/oleObject" Target="embeddings/oleObject152.bin"/><Relationship Id="rId450" Type="http://schemas.openxmlformats.org/officeDocument/2006/relationships/oleObject" Target="embeddings/oleObject263.bin"/><Relationship Id="rId688" Type="http://schemas.openxmlformats.org/officeDocument/2006/relationships/image" Target="media/image291.wmf"/><Relationship Id="rId895" Type="http://schemas.openxmlformats.org/officeDocument/2006/relationships/oleObject" Target="embeddings/oleObject494.bin"/><Relationship Id="rId909" Type="http://schemas.openxmlformats.org/officeDocument/2006/relationships/oleObject" Target="embeddings/oleObject501.bin"/><Relationship Id="rId1080" Type="http://schemas.openxmlformats.org/officeDocument/2006/relationships/oleObject" Target="embeddings/oleObject593.bin"/><Relationship Id="rId38" Type="http://schemas.openxmlformats.org/officeDocument/2006/relationships/image" Target="media/image17.wmf"/><Relationship Id="rId103" Type="http://schemas.openxmlformats.org/officeDocument/2006/relationships/oleObject" Target="embeddings/oleObject46.bin"/><Relationship Id="rId310" Type="http://schemas.openxmlformats.org/officeDocument/2006/relationships/oleObject" Target="embeddings/oleObject194.bin"/><Relationship Id="rId548" Type="http://schemas.openxmlformats.org/officeDocument/2006/relationships/oleObject" Target="embeddings/oleObject312.bin"/><Relationship Id="rId755" Type="http://schemas.openxmlformats.org/officeDocument/2006/relationships/oleObject" Target="embeddings/oleObject424.bin"/><Relationship Id="rId962" Type="http://schemas.openxmlformats.org/officeDocument/2006/relationships/oleObject" Target="embeddings/oleObject531.bin"/><Relationship Id="rId91" Type="http://schemas.openxmlformats.org/officeDocument/2006/relationships/oleObject" Target="embeddings/oleObject40.bin"/><Relationship Id="rId187" Type="http://schemas.openxmlformats.org/officeDocument/2006/relationships/oleObject" Target="embeddings/oleObject117.bin"/><Relationship Id="rId394" Type="http://schemas.openxmlformats.org/officeDocument/2006/relationships/image" Target="media/image152.wmf"/><Relationship Id="rId408" Type="http://schemas.openxmlformats.org/officeDocument/2006/relationships/image" Target="media/image159.wmf"/><Relationship Id="rId615" Type="http://schemas.openxmlformats.org/officeDocument/2006/relationships/oleObject" Target="embeddings/oleObject347.bin"/><Relationship Id="rId822" Type="http://schemas.openxmlformats.org/officeDocument/2006/relationships/image" Target="media/image358.wmf"/><Relationship Id="rId1038" Type="http://schemas.openxmlformats.org/officeDocument/2006/relationships/oleObject" Target="embeddings/oleObject572.bin"/><Relationship Id="rId254" Type="http://schemas.openxmlformats.org/officeDocument/2006/relationships/image" Target="media/image87.wmf"/><Relationship Id="rId699" Type="http://schemas.openxmlformats.org/officeDocument/2006/relationships/oleObject" Target="embeddings/oleObject396.bin"/><Relationship Id="rId1091" Type="http://schemas.openxmlformats.org/officeDocument/2006/relationships/image" Target="media/image485.wmf"/><Relationship Id="rId1105" Type="http://schemas.openxmlformats.org/officeDocument/2006/relationships/image" Target="media/image492.wmf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image" Target="media/image186.wmf"/><Relationship Id="rId559" Type="http://schemas.openxmlformats.org/officeDocument/2006/relationships/image" Target="media/image235.wmf"/><Relationship Id="rId766" Type="http://schemas.openxmlformats.org/officeDocument/2006/relationships/image" Target="media/image330.wmf"/><Relationship Id="rId198" Type="http://schemas.openxmlformats.org/officeDocument/2006/relationships/oleObject" Target="embeddings/oleObject123.bin"/><Relationship Id="rId321" Type="http://schemas.openxmlformats.org/officeDocument/2006/relationships/image" Target="media/image115.wmf"/><Relationship Id="rId419" Type="http://schemas.openxmlformats.org/officeDocument/2006/relationships/oleObject" Target="embeddings/oleObject248.bin"/><Relationship Id="rId626" Type="http://schemas.openxmlformats.org/officeDocument/2006/relationships/oleObject" Target="embeddings/oleObject358.bin"/><Relationship Id="rId973" Type="http://schemas.openxmlformats.org/officeDocument/2006/relationships/image" Target="media/image430.wmf"/><Relationship Id="rId1049" Type="http://schemas.openxmlformats.org/officeDocument/2006/relationships/image" Target="media/image464.wmf"/><Relationship Id="rId833" Type="http://schemas.openxmlformats.org/officeDocument/2006/relationships/oleObject" Target="embeddings/oleObject463.bin"/><Relationship Id="rId1116" Type="http://schemas.openxmlformats.org/officeDocument/2006/relationships/oleObject" Target="embeddings/oleObject611.bin"/><Relationship Id="rId265" Type="http://schemas.openxmlformats.org/officeDocument/2006/relationships/oleObject" Target="embeddings/oleObject166.bin"/><Relationship Id="rId472" Type="http://schemas.openxmlformats.org/officeDocument/2006/relationships/oleObject" Target="embeddings/oleObject274.bin"/><Relationship Id="rId900" Type="http://schemas.openxmlformats.org/officeDocument/2006/relationships/image" Target="media/image397.wmf"/><Relationship Id="rId125" Type="http://schemas.openxmlformats.org/officeDocument/2006/relationships/oleObject" Target="embeddings/oleObject57.bin"/><Relationship Id="rId332" Type="http://schemas.openxmlformats.org/officeDocument/2006/relationships/oleObject" Target="embeddings/oleObject205.bin"/><Relationship Id="rId777" Type="http://schemas.openxmlformats.org/officeDocument/2006/relationships/oleObject" Target="embeddings/oleObject435.bin"/><Relationship Id="rId984" Type="http://schemas.openxmlformats.org/officeDocument/2006/relationships/oleObject" Target="embeddings/oleObject542.bin"/><Relationship Id="rId637" Type="http://schemas.openxmlformats.org/officeDocument/2006/relationships/oleObject" Target="embeddings/oleObject365.bin"/><Relationship Id="rId844" Type="http://schemas.openxmlformats.org/officeDocument/2006/relationships/image" Target="media/image369.wmf"/><Relationship Id="rId276" Type="http://schemas.openxmlformats.org/officeDocument/2006/relationships/oleObject" Target="embeddings/oleObject173.bin"/><Relationship Id="rId483" Type="http://schemas.openxmlformats.org/officeDocument/2006/relationships/image" Target="media/image197.wmf"/><Relationship Id="rId690" Type="http://schemas.openxmlformats.org/officeDocument/2006/relationships/image" Target="media/image292.wmf"/><Relationship Id="rId704" Type="http://schemas.openxmlformats.org/officeDocument/2006/relationships/image" Target="media/image299.wmf"/><Relationship Id="rId911" Type="http://schemas.openxmlformats.org/officeDocument/2006/relationships/oleObject" Target="embeddings/oleObject502.bin"/><Relationship Id="rId1127" Type="http://schemas.openxmlformats.org/officeDocument/2006/relationships/image" Target="media/image503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26.wmf"/><Relationship Id="rId550" Type="http://schemas.openxmlformats.org/officeDocument/2006/relationships/oleObject" Target="embeddings/oleObject313.bin"/><Relationship Id="rId788" Type="http://schemas.openxmlformats.org/officeDocument/2006/relationships/image" Target="media/image341.wmf"/><Relationship Id="rId995" Type="http://schemas.openxmlformats.org/officeDocument/2006/relationships/image" Target="media/image441.wmf"/><Relationship Id="rId203" Type="http://schemas.openxmlformats.org/officeDocument/2006/relationships/image" Target="media/image71.wmf"/><Relationship Id="rId648" Type="http://schemas.openxmlformats.org/officeDocument/2006/relationships/image" Target="media/image271.wmf"/><Relationship Id="rId855" Type="http://schemas.openxmlformats.org/officeDocument/2006/relationships/oleObject" Target="embeddings/oleObject474.bin"/><Relationship Id="rId1040" Type="http://schemas.openxmlformats.org/officeDocument/2006/relationships/oleObject" Target="embeddings/oleObject573.bin"/><Relationship Id="rId287" Type="http://schemas.openxmlformats.org/officeDocument/2006/relationships/image" Target="media/image98.wmf"/><Relationship Id="rId410" Type="http://schemas.openxmlformats.org/officeDocument/2006/relationships/image" Target="media/image160.wmf"/><Relationship Id="rId494" Type="http://schemas.openxmlformats.org/officeDocument/2006/relationships/oleObject" Target="embeddings/oleObject285.bin"/><Relationship Id="rId508" Type="http://schemas.openxmlformats.org/officeDocument/2006/relationships/oleObject" Target="embeddings/oleObject292.bin"/><Relationship Id="rId715" Type="http://schemas.openxmlformats.org/officeDocument/2006/relationships/oleObject" Target="embeddings/oleObject404.bin"/><Relationship Id="rId922" Type="http://schemas.openxmlformats.org/officeDocument/2006/relationships/oleObject" Target="embeddings/oleObject508.bin"/><Relationship Id="rId1138" Type="http://schemas.openxmlformats.org/officeDocument/2006/relationships/oleObject" Target="embeddings/oleObject622.bin"/><Relationship Id="rId147" Type="http://schemas.openxmlformats.org/officeDocument/2006/relationships/oleObject" Target="embeddings/oleObject77.bin"/><Relationship Id="rId354" Type="http://schemas.openxmlformats.org/officeDocument/2006/relationships/image" Target="media/image132.wmf"/><Relationship Id="rId799" Type="http://schemas.openxmlformats.org/officeDocument/2006/relationships/oleObject" Target="embeddings/oleObject446.bin"/><Relationship Id="rId51" Type="http://schemas.openxmlformats.org/officeDocument/2006/relationships/image" Target="media/image24.wmf"/><Relationship Id="rId561" Type="http://schemas.openxmlformats.org/officeDocument/2006/relationships/image" Target="media/image236.wmf"/><Relationship Id="rId659" Type="http://schemas.openxmlformats.org/officeDocument/2006/relationships/oleObject" Target="embeddings/oleObject376.bin"/><Relationship Id="rId866" Type="http://schemas.openxmlformats.org/officeDocument/2006/relationships/image" Target="media/image380.wmf"/><Relationship Id="rId214" Type="http://schemas.openxmlformats.org/officeDocument/2006/relationships/oleObject" Target="embeddings/oleObject131.bin"/><Relationship Id="rId298" Type="http://schemas.openxmlformats.org/officeDocument/2006/relationships/oleObject" Target="embeddings/oleObject188.bin"/><Relationship Id="rId421" Type="http://schemas.openxmlformats.org/officeDocument/2006/relationships/oleObject" Target="embeddings/oleObject249.bin"/><Relationship Id="rId519" Type="http://schemas.openxmlformats.org/officeDocument/2006/relationships/image" Target="media/image215.wmf"/><Relationship Id="rId1051" Type="http://schemas.openxmlformats.org/officeDocument/2006/relationships/image" Target="media/image465.wmf"/><Relationship Id="rId1149" Type="http://schemas.openxmlformats.org/officeDocument/2006/relationships/image" Target="media/image514.wmf"/><Relationship Id="rId158" Type="http://schemas.openxmlformats.org/officeDocument/2006/relationships/oleObject" Target="embeddings/oleObject88.bin"/><Relationship Id="rId726" Type="http://schemas.openxmlformats.org/officeDocument/2006/relationships/image" Target="media/image310.wmf"/><Relationship Id="rId933" Type="http://schemas.openxmlformats.org/officeDocument/2006/relationships/image" Target="media/image410.wmf"/><Relationship Id="rId1009" Type="http://schemas.openxmlformats.org/officeDocument/2006/relationships/image" Target="media/image447.wmf"/><Relationship Id="rId62" Type="http://schemas.openxmlformats.org/officeDocument/2006/relationships/image" Target="media/image30.wmf"/><Relationship Id="rId365" Type="http://schemas.openxmlformats.org/officeDocument/2006/relationships/oleObject" Target="embeddings/oleObject221.bin"/><Relationship Id="rId572" Type="http://schemas.openxmlformats.org/officeDocument/2006/relationships/oleObject" Target="embeddings/oleObject324.bin"/><Relationship Id="rId225" Type="http://schemas.openxmlformats.org/officeDocument/2006/relationships/image" Target="media/image82.wmf"/><Relationship Id="rId432" Type="http://schemas.openxmlformats.org/officeDocument/2006/relationships/image" Target="media/image171.wmf"/><Relationship Id="rId877" Type="http://schemas.openxmlformats.org/officeDocument/2006/relationships/oleObject" Target="embeddings/oleObject485.bin"/><Relationship Id="rId1062" Type="http://schemas.openxmlformats.org/officeDocument/2006/relationships/oleObject" Target="embeddings/oleObject584.bin"/><Relationship Id="rId737" Type="http://schemas.openxmlformats.org/officeDocument/2006/relationships/oleObject" Target="embeddings/oleObject415.bin"/><Relationship Id="rId944" Type="http://schemas.openxmlformats.org/officeDocument/2006/relationships/oleObject" Target="embeddings/oleObject522.bin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99.bin"/><Relationship Id="rId376" Type="http://schemas.openxmlformats.org/officeDocument/2006/relationships/image" Target="media/image143.wmf"/><Relationship Id="rId583" Type="http://schemas.openxmlformats.org/officeDocument/2006/relationships/oleObject" Target="embeddings/oleObject330.bin"/><Relationship Id="rId790" Type="http://schemas.openxmlformats.org/officeDocument/2006/relationships/image" Target="media/image342.wmf"/><Relationship Id="rId804" Type="http://schemas.openxmlformats.org/officeDocument/2006/relationships/image" Target="media/image349.wmf"/><Relationship Id="rId4" Type="http://schemas.openxmlformats.org/officeDocument/2006/relationships/settings" Target="settings.xml"/><Relationship Id="rId236" Type="http://schemas.openxmlformats.org/officeDocument/2006/relationships/oleObject" Target="embeddings/oleObject145.bin"/><Relationship Id="rId443" Type="http://schemas.openxmlformats.org/officeDocument/2006/relationships/oleObject" Target="embeddings/oleObject260.bin"/><Relationship Id="rId650" Type="http://schemas.openxmlformats.org/officeDocument/2006/relationships/image" Target="media/image272.wmf"/><Relationship Id="rId888" Type="http://schemas.openxmlformats.org/officeDocument/2006/relationships/image" Target="media/image391.wmf"/><Relationship Id="rId1073" Type="http://schemas.openxmlformats.org/officeDocument/2006/relationships/image" Target="media/image476.wmf"/><Relationship Id="rId303" Type="http://schemas.openxmlformats.org/officeDocument/2006/relationships/image" Target="media/image106.wmf"/><Relationship Id="rId748" Type="http://schemas.openxmlformats.org/officeDocument/2006/relationships/image" Target="media/image321.wmf"/><Relationship Id="rId955" Type="http://schemas.openxmlformats.org/officeDocument/2006/relationships/image" Target="media/image421.wmf"/><Relationship Id="rId1140" Type="http://schemas.openxmlformats.org/officeDocument/2006/relationships/oleObject" Target="embeddings/oleObject623.bin"/><Relationship Id="rId84" Type="http://schemas.openxmlformats.org/officeDocument/2006/relationships/image" Target="media/image41.wmf"/><Relationship Id="rId387" Type="http://schemas.openxmlformats.org/officeDocument/2006/relationships/oleObject" Target="embeddings/oleObject232.bin"/><Relationship Id="rId510" Type="http://schemas.openxmlformats.org/officeDocument/2006/relationships/oleObject" Target="embeddings/oleObject293.bin"/><Relationship Id="rId594" Type="http://schemas.openxmlformats.org/officeDocument/2006/relationships/image" Target="media/image252.wmf"/><Relationship Id="rId608" Type="http://schemas.openxmlformats.org/officeDocument/2006/relationships/image" Target="media/image259.wmf"/><Relationship Id="rId815" Type="http://schemas.openxmlformats.org/officeDocument/2006/relationships/oleObject" Target="embeddings/oleObject454.bin"/><Relationship Id="rId247" Type="http://schemas.openxmlformats.org/officeDocument/2006/relationships/oleObject" Target="embeddings/oleObject156.bin"/><Relationship Id="rId899" Type="http://schemas.openxmlformats.org/officeDocument/2006/relationships/oleObject" Target="embeddings/oleObject496.bin"/><Relationship Id="rId1000" Type="http://schemas.openxmlformats.org/officeDocument/2006/relationships/oleObject" Target="embeddings/oleObject550.bin"/><Relationship Id="rId1084" Type="http://schemas.openxmlformats.org/officeDocument/2006/relationships/oleObject" Target="embeddings/oleObject595.bin"/><Relationship Id="rId107" Type="http://schemas.openxmlformats.org/officeDocument/2006/relationships/oleObject" Target="embeddings/oleObject48.bin"/><Relationship Id="rId454" Type="http://schemas.openxmlformats.org/officeDocument/2006/relationships/oleObject" Target="embeddings/oleObject265.bin"/><Relationship Id="rId661" Type="http://schemas.openxmlformats.org/officeDocument/2006/relationships/oleObject" Target="embeddings/oleObject377.bin"/><Relationship Id="rId759" Type="http://schemas.openxmlformats.org/officeDocument/2006/relationships/oleObject" Target="embeddings/oleObject426.bin"/><Relationship Id="rId966" Type="http://schemas.openxmlformats.org/officeDocument/2006/relationships/oleObject" Target="embeddings/oleObject533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96.bin"/><Relationship Id="rId398" Type="http://schemas.openxmlformats.org/officeDocument/2006/relationships/image" Target="media/image154.wmf"/><Relationship Id="rId521" Type="http://schemas.openxmlformats.org/officeDocument/2006/relationships/image" Target="media/image216.wmf"/><Relationship Id="rId619" Type="http://schemas.openxmlformats.org/officeDocument/2006/relationships/oleObject" Target="embeddings/oleObject351.bin"/><Relationship Id="rId1151" Type="http://schemas.openxmlformats.org/officeDocument/2006/relationships/image" Target="media/image515.wmf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90.bin"/><Relationship Id="rId826" Type="http://schemas.openxmlformats.org/officeDocument/2006/relationships/image" Target="media/image360.wmf"/><Relationship Id="rId1011" Type="http://schemas.openxmlformats.org/officeDocument/2006/relationships/image" Target="media/image448.emf"/><Relationship Id="rId1109" Type="http://schemas.openxmlformats.org/officeDocument/2006/relationships/image" Target="media/image494.wmf"/><Relationship Id="rId258" Type="http://schemas.openxmlformats.org/officeDocument/2006/relationships/image" Target="media/image89.wmf"/><Relationship Id="rId465" Type="http://schemas.openxmlformats.org/officeDocument/2006/relationships/image" Target="media/image188.wmf"/><Relationship Id="rId672" Type="http://schemas.openxmlformats.org/officeDocument/2006/relationships/image" Target="media/image283.wmf"/><Relationship Id="rId1095" Type="http://schemas.openxmlformats.org/officeDocument/2006/relationships/image" Target="media/image487.wmf"/><Relationship Id="rId22" Type="http://schemas.openxmlformats.org/officeDocument/2006/relationships/image" Target="media/image9.wmf"/><Relationship Id="rId118" Type="http://schemas.openxmlformats.org/officeDocument/2006/relationships/image" Target="media/image58.wmf"/><Relationship Id="rId325" Type="http://schemas.openxmlformats.org/officeDocument/2006/relationships/image" Target="media/image117.wmf"/><Relationship Id="rId532" Type="http://schemas.openxmlformats.org/officeDocument/2006/relationships/oleObject" Target="embeddings/oleObject304.bin"/><Relationship Id="rId977" Type="http://schemas.openxmlformats.org/officeDocument/2006/relationships/image" Target="media/image432.wmf"/><Relationship Id="rId171" Type="http://schemas.openxmlformats.org/officeDocument/2006/relationships/oleObject" Target="embeddings/oleObject101.bin"/><Relationship Id="rId837" Type="http://schemas.openxmlformats.org/officeDocument/2006/relationships/oleObject" Target="embeddings/oleObject465.bin"/><Relationship Id="rId1022" Type="http://schemas.openxmlformats.org/officeDocument/2006/relationships/oleObject" Target="embeddings/oleObject563.bin"/><Relationship Id="rId269" Type="http://schemas.openxmlformats.org/officeDocument/2006/relationships/oleObject" Target="embeddings/oleObject168.bin"/><Relationship Id="rId476" Type="http://schemas.openxmlformats.org/officeDocument/2006/relationships/oleObject" Target="embeddings/oleObject276.bin"/><Relationship Id="rId683" Type="http://schemas.openxmlformats.org/officeDocument/2006/relationships/oleObject" Target="embeddings/oleObject388.bin"/><Relationship Id="rId890" Type="http://schemas.openxmlformats.org/officeDocument/2006/relationships/image" Target="media/image392.wmf"/><Relationship Id="rId904" Type="http://schemas.openxmlformats.org/officeDocument/2006/relationships/image" Target="media/image399.wmf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59.bin"/><Relationship Id="rId336" Type="http://schemas.openxmlformats.org/officeDocument/2006/relationships/oleObject" Target="embeddings/oleObject207.bin"/><Relationship Id="rId543" Type="http://schemas.openxmlformats.org/officeDocument/2006/relationships/image" Target="media/image227.wmf"/><Relationship Id="rId988" Type="http://schemas.openxmlformats.org/officeDocument/2006/relationships/oleObject" Target="embeddings/oleObject544.bin"/><Relationship Id="rId182" Type="http://schemas.openxmlformats.org/officeDocument/2006/relationships/oleObject" Target="embeddings/oleObject112.bin"/><Relationship Id="rId403" Type="http://schemas.openxmlformats.org/officeDocument/2006/relationships/oleObject" Target="embeddings/oleObject240.bin"/><Relationship Id="rId750" Type="http://schemas.openxmlformats.org/officeDocument/2006/relationships/image" Target="media/image322.wmf"/><Relationship Id="rId848" Type="http://schemas.openxmlformats.org/officeDocument/2006/relationships/image" Target="media/image371.wmf"/><Relationship Id="rId1033" Type="http://schemas.openxmlformats.org/officeDocument/2006/relationships/image" Target="media/image456.wmf"/><Relationship Id="rId487" Type="http://schemas.openxmlformats.org/officeDocument/2006/relationships/image" Target="media/image199.wmf"/><Relationship Id="rId610" Type="http://schemas.openxmlformats.org/officeDocument/2006/relationships/image" Target="media/image260.wmf"/><Relationship Id="rId694" Type="http://schemas.openxmlformats.org/officeDocument/2006/relationships/image" Target="media/image294.wmf"/><Relationship Id="rId708" Type="http://schemas.openxmlformats.org/officeDocument/2006/relationships/image" Target="media/image301.wmf"/><Relationship Id="rId915" Type="http://schemas.openxmlformats.org/officeDocument/2006/relationships/oleObject" Target="embeddings/oleObject504.bin"/><Relationship Id="rId347" Type="http://schemas.openxmlformats.org/officeDocument/2006/relationships/image" Target="media/image128.wmf"/><Relationship Id="rId999" Type="http://schemas.openxmlformats.org/officeDocument/2006/relationships/image" Target="media/image443.wmf"/><Relationship Id="rId1100" Type="http://schemas.openxmlformats.org/officeDocument/2006/relationships/oleObject" Target="embeddings/oleObject603.bin"/><Relationship Id="rId44" Type="http://schemas.openxmlformats.org/officeDocument/2006/relationships/image" Target="media/image20.png"/><Relationship Id="rId554" Type="http://schemas.openxmlformats.org/officeDocument/2006/relationships/oleObject" Target="embeddings/oleObject315.bin"/><Relationship Id="rId761" Type="http://schemas.openxmlformats.org/officeDocument/2006/relationships/oleObject" Target="embeddings/oleObject427.bin"/><Relationship Id="rId859" Type="http://schemas.openxmlformats.org/officeDocument/2006/relationships/oleObject" Target="embeddings/oleObject476.bin"/><Relationship Id="rId193" Type="http://schemas.openxmlformats.org/officeDocument/2006/relationships/image" Target="media/image66.wmf"/><Relationship Id="rId207" Type="http://schemas.openxmlformats.org/officeDocument/2006/relationships/image" Target="media/image73.wmf"/><Relationship Id="rId414" Type="http://schemas.openxmlformats.org/officeDocument/2006/relationships/image" Target="media/image162.wmf"/><Relationship Id="rId498" Type="http://schemas.openxmlformats.org/officeDocument/2006/relationships/oleObject" Target="embeddings/oleObject287.bin"/><Relationship Id="rId621" Type="http://schemas.openxmlformats.org/officeDocument/2006/relationships/oleObject" Target="embeddings/oleObject353.bin"/><Relationship Id="rId1044" Type="http://schemas.openxmlformats.org/officeDocument/2006/relationships/oleObject" Target="embeddings/oleObject575.bin"/><Relationship Id="rId260" Type="http://schemas.openxmlformats.org/officeDocument/2006/relationships/image" Target="media/image90.wmf"/><Relationship Id="rId719" Type="http://schemas.openxmlformats.org/officeDocument/2006/relationships/oleObject" Target="embeddings/oleObject406.bin"/><Relationship Id="rId926" Type="http://schemas.openxmlformats.org/officeDocument/2006/relationships/oleObject" Target="embeddings/oleObject512.bin"/><Relationship Id="rId1111" Type="http://schemas.openxmlformats.org/officeDocument/2006/relationships/image" Target="media/image495.wmf"/><Relationship Id="rId55" Type="http://schemas.openxmlformats.org/officeDocument/2006/relationships/image" Target="media/image26.wmf"/><Relationship Id="rId120" Type="http://schemas.openxmlformats.org/officeDocument/2006/relationships/image" Target="media/image59.wmf"/><Relationship Id="rId358" Type="http://schemas.openxmlformats.org/officeDocument/2006/relationships/image" Target="media/image134.wmf"/><Relationship Id="rId565" Type="http://schemas.openxmlformats.org/officeDocument/2006/relationships/image" Target="media/image238.wmf"/><Relationship Id="rId772" Type="http://schemas.openxmlformats.org/officeDocument/2006/relationships/image" Target="media/image333.wmf"/><Relationship Id="rId218" Type="http://schemas.openxmlformats.org/officeDocument/2006/relationships/oleObject" Target="embeddings/oleObject133.bin"/><Relationship Id="rId425" Type="http://schemas.openxmlformats.org/officeDocument/2006/relationships/oleObject" Target="embeddings/oleObject251.bin"/><Relationship Id="rId632" Type="http://schemas.openxmlformats.org/officeDocument/2006/relationships/image" Target="media/image263.wmf"/><Relationship Id="rId1055" Type="http://schemas.openxmlformats.org/officeDocument/2006/relationships/image" Target="media/image467.wmf"/><Relationship Id="rId271" Type="http://schemas.openxmlformats.org/officeDocument/2006/relationships/oleObject" Target="embeddings/oleObject169.bin"/><Relationship Id="rId937" Type="http://schemas.openxmlformats.org/officeDocument/2006/relationships/image" Target="media/image412.wmf"/><Relationship Id="rId1122" Type="http://schemas.openxmlformats.org/officeDocument/2006/relationships/oleObject" Target="embeddings/oleObject614.bin"/><Relationship Id="rId66" Type="http://schemas.openxmlformats.org/officeDocument/2006/relationships/image" Target="media/image32.wmf"/><Relationship Id="rId131" Type="http://schemas.openxmlformats.org/officeDocument/2006/relationships/oleObject" Target="embeddings/oleObject61.bin"/><Relationship Id="rId369" Type="http://schemas.openxmlformats.org/officeDocument/2006/relationships/oleObject" Target="embeddings/oleObject223.bin"/><Relationship Id="rId576" Type="http://schemas.openxmlformats.org/officeDocument/2006/relationships/oleObject" Target="embeddings/oleObject326.bin"/><Relationship Id="rId783" Type="http://schemas.openxmlformats.org/officeDocument/2006/relationships/oleObject" Target="embeddings/oleObject438.bin"/><Relationship Id="rId990" Type="http://schemas.openxmlformats.org/officeDocument/2006/relationships/oleObject" Target="embeddings/oleObject545.bin"/><Relationship Id="rId229" Type="http://schemas.openxmlformats.org/officeDocument/2006/relationships/oleObject" Target="embeddings/oleObject138.bin"/><Relationship Id="rId436" Type="http://schemas.openxmlformats.org/officeDocument/2006/relationships/image" Target="media/image173.wmf"/><Relationship Id="rId643" Type="http://schemas.openxmlformats.org/officeDocument/2006/relationships/oleObject" Target="embeddings/oleObject368.bin"/><Relationship Id="rId1066" Type="http://schemas.openxmlformats.org/officeDocument/2006/relationships/oleObject" Target="embeddings/oleObject586.bin"/><Relationship Id="rId850" Type="http://schemas.openxmlformats.org/officeDocument/2006/relationships/image" Target="media/image372.wmf"/><Relationship Id="rId948" Type="http://schemas.openxmlformats.org/officeDocument/2006/relationships/oleObject" Target="embeddings/oleObject524.bin"/><Relationship Id="rId1133" Type="http://schemas.openxmlformats.org/officeDocument/2006/relationships/image" Target="media/image506.wmf"/><Relationship Id="rId77" Type="http://schemas.openxmlformats.org/officeDocument/2006/relationships/oleObject" Target="embeddings/oleObject33.bin"/><Relationship Id="rId282" Type="http://schemas.openxmlformats.org/officeDocument/2006/relationships/oleObject" Target="embeddings/oleObject179.bin"/><Relationship Id="rId503" Type="http://schemas.openxmlformats.org/officeDocument/2006/relationships/image" Target="media/image207.wmf"/><Relationship Id="rId587" Type="http://schemas.openxmlformats.org/officeDocument/2006/relationships/oleObject" Target="embeddings/oleObject332.bin"/><Relationship Id="rId710" Type="http://schemas.openxmlformats.org/officeDocument/2006/relationships/image" Target="media/image302.wmf"/><Relationship Id="rId808" Type="http://schemas.openxmlformats.org/officeDocument/2006/relationships/image" Target="media/image351.wmf"/><Relationship Id="rId8" Type="http://schemas.openxmlformats.org/officeDocument/2006/relationships/image" Target="media/image1.gif"/><Relationship Id="rId142" Type="http://schemas.openxmlformats.org/officeDocument/2006/relationships/oleObject" Target="embeddings/oleObject72.bin"/><Relationship Id="rId447" Type="http://schemas.openxmlformats.org/officeDocument/2006/relationships/oleObject" Target="embeddings/oleObject262.bin"/><Relationship Id="rId794" Type="http://schemas.openxmlformats.org/officeDocument/2006/relationships/image" Target="media/image344.wmf"/><Relationship Id="rId1077" Type="http://schemas.openxmlformats.org/officeDocument/2006/relationships/image" Target="media/image478.wmf"/><Relationship Id="rId654" Type="http://schemas.openxmlformats.org/officeDocument/2006/relationships/image" Target="media/image274.wmf"/><Relationship Id="rId861" Type="http://schemas.openxmlformats.org/officeDocument/2006/relationships/oleObject" Target="embeddings/oleObject477.bin"/><Relationship Id="rId959" Type="http://schemas.openxmlformats.org/officeDocument/2006/relationships/image" Target="media/image423.wmf"/><Relationship Id="rId293" Type="http://schemas.openxmlformats.org/officeDocument/2006/relationships/image" Target="media/image101.wmf"/><Relationship Id="rId307" Type="http://schemas.openxmlformats.org/officeDocument/2006/relationships/image" Target="media/image108.wmf"/><Relationship Id="rId514" Type="http://schemas.openxmlformats.org/officeDocument/2006/relationships/oleObject" Target="embeddings/oleObject295.bin"/><Relationship Id="rId721" Type="http://schemas.openxmlformats.org/officeDocument/2006/relationships/oleObject" Target="embeddings/oleObject407.bin"/><Relationship Id="rId1144" Type="http://schemas.openxmlformats.org/officeDocument/2006/relationships/oleObject" Target="embeddings/oleObject625.bin"/><Relationship Id="rId88" Type="http://schemas.openxmlformats.org/officeDocument/2006/relationships/image" Target="media/image43.wmf"/><Relationship Id="rId153" Type="http://schemas.openxmlformats.org/officeDocument/2006/relationships/oleObject" Target="embeddings/oleObject83.bin"/><Relationship Id="rId360" Type="http://schemas.openxmlformats.org/officeDocument/2006/relationships/image" Target="media/image135.wmf"/><Relationship Id="rId598" Type="http://schemas.openxmlformats.org/officeDocument/2006/relationships/image" Target="media/image254.wmf"/><Relationship Id="rId819" Type="http://schemas.openxmlformats.org/officeDocument/2006/relationships/oleObject" Target="embeddings/oleObject456.bin"/><Relationship Id="rId1004" Type="http://schemas.openxmlformats.org/officeDocument/2006/relationships/oleObject" Target="embeddings/oleObject552.bin"/><Relationship Id="rId220" Type="http://schemas.openxmlformats.org/officeDocument/2006/relationships/oleObject" Target="embeddings/oleObject134.bin"/><Relationship Id="rId458" Type="http://schemas.openxmlformats.org/officeDocument/2006/relationships/oleObject" Target="embeddings/oleObject267.bin"/><Relationship Id="rId665" Type="http://schemas.openxmlformats.org/officeDocument/2006/relationships/oleObject" Target="embeddings/oleObject379.bin"/><Relationship Id="rId872" Type="http://schemas.openxmlformats.org/officeDocument/2006/relationships/image" Target="media/image383.wmf"/><Relationship Id="rId1088" Type="http://schemas.openxmlformats.org/officeDocument/2006/relationships/oleObject" Target="embeddings/oleObject597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98.bin"/><Relationship Id="rId525" Type="http://schemas.openxmlformats.org/officeDocument/2006/relationships/image" Target="media/image218.wmf"/><Relationship Id="rId732" Type="http://schemas.openxmlformats.org/officeDocument/2006/relationships/image" Target="media/image313.wmf"/><Relationship Id="rId1155" Type="http://schemas.openxmlformats.org/officeDocument/2006/relationships/fontTable" Target="fontTable.xml"/><Relationship Id="rId99" Type="http://schemas.openxmlformats.org/officeDocument/2006/relationships/oleObject" Target="embeddings/oleObject44.bin"/><Relationship Id="rId164" Type="http://schemas.openxmlformats.org/officeDocument/2006/relationships/oleObject" Target="embeddings/oleObject94.bin"/><Relationship Id="rId371" Type="http://schemas.openxmlformats.org/officeDocument/2006/relationships/oleObject" Target="embeddings/oleObject224.bin"/><Relationship Id="rId1015" Type="http://schemas.openxmlformats.org/officeDocument/2006/relationships/oleObject" Target="embeddings/oleObject558.bin"/><Relationship Id="rId469" Type="http://schemas.openxmlformats.org/officeDocument/2006/relationships/image" Target="media/image190.wmf"/><Relationship Id="rId676" Type="http://schemas.openxmlformats.org/officeDocument/2006/relationships/image" Target="media/image285.wmf"/><Relationship Id="rId883" Type="http://schemas.openxmlformats.org/officeDocument/2006/relationships/oleObject" Target="embeddings/oleObject488.bin"/><Relationship Id="rId1099" Type="http://schemas.openxmlformats.org/officeDocument/2006/relationships/image" Target="media/image489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140.bin"/><Relationship Id="rId329" Type="http://schemas.openxmlformats.org/officeDocument/2006/relationships/image" Target="media/image119.wmf"/><Relationship Id="rId536" Type="http://schemas.openxmlformats.org/officeDocument/2006/relationships/oleObject" Target="embeddings/oleObject306.bin"/><Relationship Id="rId175" Type="http://schemas.openxmlformats.org/officeDocument/2006/relationships/oleObject" Target="embeddings/oleObject105.bin"/><Relationship Id="rId743" Type="http://schemas.openxmlformats.org/officeDocument/2006/relationships/oleObject" Target="embeddings/oleObject418.bin"/><Relationship Id="rId950" Type="http://schemas.openxmlformats.org/officeDocument/2006/relationships/oleObject" Target="embeddings/oleObject525.bin"/><Relationship Id="rId1026" Type="http://schemas.openxmlformats.org/officeDocument/2006/relationships/oleObject" Target="embeddings/oleObject566.bin"/><Relationship Id="rId382" Type="http://schemas.openxmlformats.org/officeDocument/2006/relationships/image" Target="media/image146.wmf"/><Relationship Id="rId603" Type="http://schemas.openxmlformats.org/officeDocument/2006/relationships/oleObject" Target="embeddings/oleObject340.bin"/><Relationship Id="rId687" Type="http://schemas.openxmlformats.org/officeDocument/2006/relationships/oleObject" Target="embeddings/oleObject390.bin"/><Relationship Id="rId810" Type="http://schemas.openxmlformats.org/officeDocument/2006/relationships/image" Target="media/image352.wmf"/><Relationship Id="rId908" Type="http://schemas.openxmlformats.org/officeDocument/2006/relationships/image" Target="media/image401.wmf"/><Relationship Id="rId242" Type="http://schemas.openxmlformats.org/officeDocument/2006/relationships/oleObject" Target="embeddings/oleObject151.bin"/><Relationship Id="rId894" Type="http://schemas.openxmlformats.org/officeDocument/2006/relationships/image" Target="media/image394.wmf"/><Relationship Id="rId37" Type="http://schemas.openxmlformats.org/officeDocument/2006/relationships/oleObject" Target="embeddings/oleObject14.bin"/><Relationship Id="rId102" Type="http://schemas.openxmlformats.org/officeDocument/2006/relationships/image" Target="media/image50.wmf"/><Relationship Id="rId547" Type="http://schemas.openxmlformats.org/officeDocument/2006/relationships/image" Target="media/image229.wmf"/><Relationship Id="rId754" Type="http://schemas.openxmlformats.org/officeDocument/2006/relationships/image" Target="media/image324.wmf"/><Relationship Id="rId961" Type="http://schemas.openxmlformats.org/officeDocument/2006/relationships/image" Target="media/image424.wmf"/><Relationship Id="rId90" Type="http://schemas.openxmlformats.org/officeDocument/2006/relationships/image" Target="media/image44.wmf"/><Relationship Id="rId186" Type="http://schemas.openxmlformats.org/officeDocument/2006/relationships/oleObject" Target="embeddings/oleObject116.bin"/><Relationship Id="rId393" Type="http://schemas.openxmlformats.org/officeDocument/2006/relationships/oleObject" Target="embeddings/oleObject235.bin"/><Relationship Id="rId407" Type="http://schemas.openxmlformats.org/officeDocument/2006/relationships/oleObject" Target="embeddings/oleObject242.bin"/><Relationship Id="rId614" Type="http://schemas.openxmlformats.org/officeDocument/2006/relationships/oleObject" Target="embeddings/oleObject346.bin"/><Relationship Id="rId821" Type="http://schemas.openxmlformats.org/officeDocument/2006/relationships/oleObject" Target="embeddings/oleObject457.bin"/><Relationship Id="rId1037" Type="http://schemas.openxmlformats.org/officeDocument/2006/relationships/image" Target="media/image458.wmf"/><Relationship Id="rId253" Type="http://schemas.openxmlformats.org/officeDocument/2006/relationships/oleObject" Target="embeddings/oleObject160.bin"/><Relationship Id="rId460" Type="http://schemas.openxmlformats.org/officeDocument/2006/relationships/oleObject" Target="embeddings/oleObject268.bin"/><Relationship Id="rId698" Type="http://schemas.openxmlformats.org/officeDocument/2006/relationships/image" Target="media/image296.wmf"/><Relationship Id="rId919" Type="http://schemas.openxmlformats.org/officeDocument/2006/relationships/oleObject" Target="embeddings/oleObject506.bin"/><Relationship Id="rId1090" Type="http://schemas.openxmlformats.org/officeDocument/2006/relationships/oleObject" Target="embeddings/oleObject598.bin"/><Relationship Id="rId1104" Type="http://schemas.openxmlformats.org/officeDocument/2006/relationships/oleObject" Target="embeddings/oleObject605.bin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51.bin"/><Relationship Id="rId320" Type="http://schemas.openxmlformats.org/officeDocument/2006/relationships/oleObject" Target="embeddings/oleObject199.bin"/><Relationship Id="rId558" Type="http://schemas.openxmlformats.org/officeDocument/2006/relationships/oleObject" Target="embeddings/oleObject317.bin"/><Relationship Id="rId765" Type="http://schemas.openxmlformats.org/officeDocument/2006/relationships/oleObject" Target="embeddings/oleObject429.bin"/><Relationship Id="rId972" Type="http://schemas.openxmlformats.org/officeDocument/2006/relationships/oleObject" Target="embeddings/oleObject536.bin"/><Relationship Id="rId197" Type="http://schemas.openxmlformats.org/officeDocument/2006/relationships/image" Target="media/image68.wmf"/><Relationship Id="rId418" Type="http://schemas.openxmlformats.org/officeDocument/2006/relationships/image" Target="media/image164.wmf"/><Relationship Id="rId625" Type="http://schemas.openxmlformats.org/officeDocument/2006/relationships/oleObject" Target="embeddings/oleObject357.bin"/><Relationship Id="rId832" Type="http://schemas.openxmlformats.org/officeDocument/2006/relationships/image" Target="media/image363.wmf"/><Relationship Id="rId1048" Type="http://schemas.openxmlformats.org/officeDocument/2006/relationships/oleObject" Target="embeddings/oleObject577.bin"/><Relationship Id="rId264" Type="http://schemas.openxmlformats.org/officeDocument/2006/relationships/image" Target="media/image92.wmf"/><Relationship Id="rId471" Type="http://schemas.openxmlformats.org/officeDocument/2006/relationships/image" Target="media/image191.wmf"/><Relationship Id="rId1115" Type="http://schemas.openxmlformats.org/officeDocument/2006/relationships/image" Target="media/image497.wmf"/><Relationship Id="rId59" Type="http://schemas.openxmlformats.org/officeDocument/2006/relationships/image" Target="media/image28.png"/><Relationship Id="rId124" Type="http://schemas.openxmlformats.org/officeDocument/2006/relationships/image" Target="media/image61.wmf"/><Relationship Id="rId569" Type="http://schemas.openxmlformats.org/officeDocument/2006/relationships/image" Target="media/image240.wmf"/><Relationship Id="rId776" Type="http://schemas.openxmlformats.org/officeDocument/2006/relationships/image" Target="media/image335.wmf"/><Relationship Id="rId983" Type="http://schemas.openxmlformats.org/officeDocument/2006/relationships/image" Target="media/image435.wmf"/><Relationship Id="rId331" Type="http://schemas.openxmlformats.org/officeDocument/2006/relationships/image" Target="media/image120.wmf"/><Relationship Id="rId429" Type="http://schemas.openxmlformats.org/officeDocument/2006/relationships/oleObject" Target="embeddings/oleObject253.bin"/><Relationship Id="rId636" Type="http://schemas.openxmlformats.org/officeDocument/2006/relationships/image" Target="media/image265.wmf"/><Relationship Id="rId1059" Type="http://schemas.openxmlformats.org/officeDocument/2006/relationships/image" Target="media/image469.wmf"/><Relationship Id="rId843" Type="http://schemas.openxmlformats.org/officeDocument/2006/relationships/oleObject" Target="embeddings/oleObject468.bin"/><Relationship Id="rId1126" Type="http://schemas.openxmlformats.org/officeDocument/2006/relationships/oleObject" Target="embeddings/oleObject616.bin"/><Relationship Id="rId275" Type="http://schemas.openxmlformats.org/officeDocument/2006/relationships/oleObject" Target="embeddings/oleObject172.bin"/><Relationship Id="rId482" Type="http://schemas.openxmlformats.org/officeDocument/2006/relationships/oleObject" Target="embeddings/oleObject279.bin"/><Relationship Id="rId703" Type="http://schemas.openxmlformats.org/officeDocument/2006/relationships/oleObject" Target="embeddings/oleObject398.bin"/><Relationship Id="rId910" Type="http://schemas.openxmlformats.org/officeDocument/2006/relationships/image" Target="media/image402.wmf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210.bin"/><Relationship Id="rId787" Type="http://schemas.openxmlformats.org/officeDocument/2006/relationships/oleObject" Target="embeddings/oleObject440.bin"/><Relationship Id="rId994" Type="http://schemas.openxmlformats.org/officeDocument/2006/relationships/oleObject" Target="embeddings/oleObject547.bin"/><Relationship Id="rId202" Type="http://schemas.openxmlformats.org/officeDocument/2006/relationships/oleObject" Target="embeddings/oleObject125.bin"/><Relationship Id="rId647" Type="http://schemas.openxmlformats.org/officeDocument/2006/relationships/oleObject" Target="embeddings/oleObject370.bin"/><Relationship Id="rId854" Type="http://schemas.openxmlformats.org/officeDocument/2006/relationships/image" Target="media/image374.wmf"/><Relationship Id="rId286" Type="http://schemas.openxmlformats.org/officeDocument/2006/relationships/image" Target="media/image97.gif"/><Relationship Id="rId493" Type="http://schemas.openxmlformats.org/officeDocument/2006/relationships/image" Target="media/image202.wmf"/><Relationship Id="rId507" Type="http://schemas.openxmlformats.org/officeDocument/2006/relationships/image" Target="media/image209.wmf"/><Relationship Id="rId714" Type="http://schemas.openxmlformats.org/officeDocument/2006/relationships/image" Target="media/image304.wmf"/><Relationship Id="rId921" Type="http://schemas.openxmlformats.org/officeDocument/2006/relationships/oleObject" Target="embeddings/oleObject507.bin"/><Relationship Id="rId1137" Type="http://schemas.openxmlformats.org/officeDocument/2006/relationships/image" Target="media/image508.wmf"/><Relationship Id="rId50" Type="http://schemas.openxmlformats.org/officeDocument/2006/relationships/oleObject" Target="embeddings/oleObject20.bin"/><Relationship Id="rId146" Type="http://schemas.openxmlformats.org/officeDocument/2006/relationships/oleObject" Target="embeddings/oleObject76.bin"/><Relationship Id="rId353" Type="http://schemas.openxmlformats.org/officeDocument/2006/relationships/image" Target="media/image131.wmf"/><Relationship Id="rId560" Type="http://schemas.openxmlformats.org/officeDocument/2006/relationships/oleObject" Target="embeddings/oleObject318.bin"/><Relationship Id="rId798" Type="http://schemas.openxmlformats.org/officeDocument/2006/relationships/image" Target="media/image346.wmf"/><Relationship Id="rId213" Type="http://schemas.openxmlformats.org/officeDocument/2006/relationships/image" Target="media/image76.wmf"/><Relationship Id="rId420" Type="http://schemas.openxmlformats.org/officeDocument/2006/relationships/image" Target="media/image165.wmf"/><Relationship Id="rId658" Type="http://schemas.openxmlformats.org/officeDocument/2006/relationships/image" Target="media/image276.wmf"/><Relationship Id="rId865" Type="http://schemas.openxmlformats.org/officeDocument/2006/relationships/oleObject" Target="embeddings/oleObject479.bin"/><Relationship Id="rId1050" Type="http://schemas.openxmlformats.org/officeDocument/2006/relationships/oleObject" Target="embeddings/oleObject578.bin"/><Relationship Id="rId297" Type="http://schemas.openxmlformats.org/officeDocument/2006/relationships/image" Target="media/image103.wmf"/><Relationship Id="rId518" Type="http://schemas.openxmlformats.org/officeDocument/2006/relationships/oleObject" Target="embeddings/oleObject297.bin"/><Relationship Id="rId725" Type="http://schemas.openxmlformats.org/officeDocument/2006/relationships/oleObject" Target="embeddings/oleObject409.bin"/><Relationship Id="rId932" Type="http://schemas.openxmlformats.org/officeDocument/2006/relationships/oleObject" Target="embeddings/oleObject516.bin"/><Relationship Id="rId1148" Type="http://schemas.openxmlformats.org/officeDocument/2006/relationships/oleObject" Target="embeddings/oleObject627.bin"/><Relationship Id="rId157" Type="http://schemas.openxmlformats.org/officeDocument/2006/relationships/oleObject" Target="embeddings/oleObject87.bin"/><Relationship Id="rId364" Type="http://schemas.openxmlformats.org/officeDocument/2006/relationships/image" Target="media/image137.wmf"/><Relationship Id="rId1008" Type="http://schemas.openxmlformats.org/officeDocument/2006/relationships/oleObject" Target="embeddings/oleObject555.bin"/><Relationship Id="rId61" Type="http://schemas.openxmlformats.org/officeDocument/2006/relationships/oleObject" Target="embeddings/oleObject25.bin"/><Relationship Id="rId571" Type="http://schemas.openxmlformats.org/officeDocument/2006/relationships/image" Target="media/image241.wmf"/><Relationship Id="rId669" Type="http://schemas.openxmlformats.org/officeDocument/2006/relationships/oleObject" Target="embeddings/oleObject381.bin"/><Relationship Id="rId876" Type="http://schemas.openxmlformats.org/officeDocument/2006/relationships/image" Target="media/image385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36.bin"/><Relationship Id="rId431" Type="http://schemas.openxmlformats.org/officeDocument/2006/relationships/oleObject" Target="embeddings/oleObject254.bin"/><Relationship Id="rId529" Type="http://schemas.openxmlformats.org/officeDocument/2006/relationships/image" Target="media/image220.wmf"/><Relationship Id="rId736" Type="http://schemas.openxmlformats.org/officeDocument/2006/relationships/image" Target="media/image315.wmf"/><Relationship Id="rId1061" Type="http://schemas.openxmlformats.org/officeDocument/2006/relationships/image" Target="media/image470.wmf"/><Relationship Id="rId168" Type="http://schemas.openxmlformats.org/officeDocument/2006/relationships/oleObject" Target="embeddings/oleObject98.bin"/><Relationship Id="rId943" Type="http://schemas.openxmlformats.org/officeDocument/2006/relationships/image" Target="media/image415.wmf"/><Relationship Id="rId1019" Type="http://schemas.openxmlformats.org/officeDocument/2006/relationships/image" Target="media/image451.wmf"/><Relationship Id="rId72" Type="http://schemas.openxmlformats.org/officeDocument/2006/relationships/image" Target="media/image35.wmf"/><Relationship Id="rId375" Type="http://schemas.openxmlformats.org/officeDocument/2006/relationships/oleObject" Target="embeddings/oleObject226.bin"/><Relationship Id="rId582" Type="http://schemas.openxmlformats.org/officeDocument/2006/relationships/image" Target="media/image246.wmf"/><Relationship Id="rId803" Type="http://schemas.openxmlformats.org/officeDocument/2006/relationships/oleObject" Target="embeddings/oleObject448.bin"/><Relationship Id="rId3" Type="http://schemas.openxmlformats.org/officeDocument/2006/relationships/styles" Target="styles.xml"/><Relationship Id="rId235" Type="http://schemas.openxmlformats.org/officeDocument/2006/relationships/oleObject" Target="embeddings/oleObject144.bin"/><Relationship Id="rId442" Type="http://schemas.openxmlformats.org/officeDocument/2006/relationships/image" Target="media/image176.wmf"/><Relationship Id="rId887" Type="http://schemas.openxmlformats.org/officeDocument/2006/relationships/oleObject" Target="embeddings/oleObject490.bin"/><Relationship Id="rId1072" Type="http://schemas.openxmlformats.org/officeDocument/2006/relationships/oleObject" Target="embeddings/oleObject589.bin"/><Relationship Id="rId302" Type="http://schemas.openxmlformats.org/officeDocument/2006/relationships/oleObject" Target="embeddings/oleObject190.bin"/><Relationship Id="rId747" Type="http://schemas.openxmlformats.org/officeDocument/2006/relationships/oleObject" Target="embeddings/oleObject420.bin"/><Relationship Id="rId954" Type="http://schemas.openxmlformats.org/officeDocument/2006/relationships/oleObject" Target="embeddings/oleObject527.bin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109.bin"/><Relationship Id="rId386" Type="http://schemas.openxmlformats.org/officeDocument/2006/relationships/image" Target="media/image148.wmf"/><Relationship Id="rId593" Type="http://schemas.openxmlformats.org/officeDocument/2006/relationships/oleObject" Target="embeddings/oleObject335.bin"/><Relationship Id="rId607" Type="http://schemas.openxmlformats.org/officeDocument/2006/relationships/oleObject" Target="embeddings/oleObject342.bin"/><Relationship Id="rId814" Type="http://schemas.openxmlformats.org/officeDocument/2006/relationships/image" Target="media/image354.wmf"/><Relationship Id="rId246" Type="http://schemas.openxmlformats.org/officeDocument/2006/relationships/oleObject" Target="embeddings/oleObject155.bin"/><Relationship Id="rId453" Type="http://schemas.openxmlformats.org/officeDocument/2006/relationships/image" Target="media/image182.wmf"/><Relationship Id="rId660" Type="http://schemas.openxmlformats.org/officeDocument/2006/relationships/image" Target="media/image277.wmf"/><Relationship Id="rId898" Type="http://schemas.openxmlformats.org/officeDocument/2006/relationships/image" Target="media/image396.wmf"/><Relationship Id="rId1083" Type="http://schemas.openxmlformats.org/officeDocument/2006/relationships/image" Target="media/image481.wmf"/><Relationship Id="rId106" Type="http://schemas.openxmlformats.org/officeDocument/2006/relationships/image" Target="media/image52.wmf"/><Relationship Id="rId313" Type="http://schemas.openxmlformats.org/officeDocument/2006/relationships/image" Target="media/image111.wmf"/><Relationship Id="rId758" Type="http://schemas.openxmlformats.org/officeDocument/2006/relationships/image" Target="media/image326.wmf"/><Relationship Id="rId965" Type="http://schemas.openxmlformats.org/officeDocument/2006/relationships/image" Target="media/image426.wmf"/><Relationship Id="rId1150" Type="http://schemas.openxmlformats.org/officeDocument/2006/relationships/oleObject" Target="embeddings/oleObject628.bin"/><Relationship Id="rId10" Type="http://schemas.openxmlformats.org/officeDocument/2006/relationships/image" Target="media/image3.wmf"/><Relationship Id="rId94" Type="http://schemas.openxmlformats.org/officeDocument/2006/relationships/image" Target="media/image46.wmf"/><Relationship Id="rId397" Type="http://schemas.openxmlformats.org/officeDocument/2006/relationships/oleObject" Target="embeddings/oleObject237.bin"/><Relationship Id="rId520" Type="http://schemas.openxmlformats.org/officeDocument/2006/relationships/oleObject" Target="embeddings/oleObject298.bin"/><Relationship Id="rId618" Type="http://schemas.openxmlformats.org/officeDocument/2006/relationships/oleObject" Target="embeddings/oleObject350.bin"/><Relationship Id="rId825" Type="http://schemas.openxmlformats.org/officeDocument/2006/relationships/oleObject" Target="embeddings/oleObject459.bin"/><Relationship Id="rId257" Type="http://schemas.openxmlformats.org/officeDocument/2006/relationships/oleObject" Target="embeddings/oleObject162.bin"/><Relationship Id="rId464" Type="http://schemas.openxmlformats.org/officeDocument/2006/relationships/oleObject" Target="embeddings/oleObject270.bin"/><Relationship Id="rId1010" Type="http://schemas.openxmlformats.org/officeDocument/2006/relationships/oleObject" Target="embeddings/oleObject556.bin"/><Relationship Id="rId1094" Type="http://schemas.openxmlformats.org/officeDocument/2006/relationships/oleObject" Target="embeddings/oleObject600.bin"/><Relationship Id="rId1108" Type="http://schemas.openxmlformats.org/officeDocument/2006/relationships/oleObject" Target="embeddings/oleObject607.bin"/><Relationship Id="rId117" Type="http://schemas.openxmlformats.org/officeDocument/2006/relationships/oleObject" Target="embeddings/oleObject53.bin"/><Relationship Id="rId671" Type="http://schemas.openxmlformats.org/officeDocument/2006/relationships/oleObject" Target="embeddings/oleObject382.bin"/><Relationship Id="rId769" Type="http://schemas.openxmlformats.org/officeDocument/2006/relationships/oleObject" Target="embeddings/oleObject431.bin"/><Relationship Id="rId976" Type="http://schemas.openxmlformats.org/officeDocument/2006/relationships/oleObject" Target="embeddings/oleObject538.bin"/><Relationship Id="rId324" Type="http://schemas.openxmlformats.org/officeDocument/2006/relationships/oleObject" Target="embeddings/oleObject201.bin"/><Relationship Id="rId531" Type="http://schemas.openxmlformats.org/officeDocument/2006/relationships/image" Target="media/image221.wmf"/><Relationship Id="rId629" Type="http://schemas.openxmlformats.org/officeDocument/2006/relationships/oleObject" Target="embeddings/oleObject361.bin"/><Relationship Id="rId836" Type="http://schemas.openxmlformats.org/officeDocument/2006/relationships/image" Target="media/image365.wmf"/><Relationship Id="rId1021" Type="http://schemas.openxmlformats.org/officeDocument/2006/relationships/oleObject" Target="embeddings/oleObject562.bin"/><Relationship Id="rId1119" Type="http://schemas.openxmlformats.org/officeDocument/2006/relationships/image" Target="media/image499.wmf"/><Relationship Id="rId903" Type="http://schemas.openxmlformats.org/officeDocument/2006/relationships/oleObject" Target="embeddings/oleObject498.bin"/><Relationship Id="rId32" Type="http://schemas.openxmlformats.org/officeDocument/2006/relationships/image" Target="media/image14.wmf"/><Relationship Id="rId181" Type="http://schemas.openxmlformats.org/officeDocument/2006/relationships/oleObject" Target="embeddings/oleObject111.bin"/><Relationship Id="rId279" Type="http://schemas.openxmlformats.org/officeDocument/2006/relationships/oleObject" Target="embeddings/oleObject176.bin"/><Relationship Id="rId486" Type="http://schemas.openxmlformats.org/officeDocument/2006/relationships/oleObject" Target="embeddings/oleObject281.bin"/><Relationship Id="rId693" Type="http://schemas.openxmlformats.org/officeDocument/2006/relationships/oleObject" Target="embeddings/oleObject393.bin"/><Relationship Id="rId139" Type="http://schemas.openxmlformats.org/officeDocument/2006/relationships/oleObject" Target="embeddings/oleObject69.bin"/><Relationship Id="rId346" Type="http://schemas.openxmlformats.org/officeDocument/2006/relationships/oleObject" Target="embeddings/oleObject212.bin"/><Relationship Id="rId553" Type="http://schemas.openxmlformats.org/officeDocument/2006/relationships/image" Target="media/image232.wmf"/><Relationship Id="rId760" Type="http://schemas.openxmlformats.org/officeDocument/2006/relationships/image" Target="media/image327.wmf"/><Relationship Id="rId998" Type="http://schemas.openxmlformats.org/officeDocument/2006/relationships/oleObject" Target="embeddings/oleObject549.bin"/><Relationship Id="rId206" Type="http://schemas.openxmlformats.org/officeDocument/2006/relationships/oleObject" Target="embeddings/oleObject127.bin"/><Relationship Id="rId413" Type="http://schemas.openxmlformats.org/officeDocument/2006/relationships/oleObject" Target="embeddings/oleObject245.bin"/><Relationship Id="rId858" Type="http://schemas.openxmlformats.org/officeDocument/2006/relationships/image" Target="media/image376.wmf"/><Relationship Id="rId1043" Type="http://schemas.openxmlformats.org/officeDocument/2006/relationships/image" Target="media/image461.wmf"/><Relationship Id="rId620" Type="http://schemas.openxmlformats.org/officeDocument/2006/relationships/oleObject" Target="embeddings/oleObject352.bin"/><Relationship Id="rId718" Type="http://schemas.openxmlformats.org/officeDocument/2006/relationships/image" Target="media/image306.wmf"/><Relationship Id="rId925" Type="http://schemas.openxmlformats.org/officeDocument/2006/relationships/oleObject" Target="embeddings/oleObject511.bin"/><Relationship Id="rId1110" Type="http://schemas.openxmlformats.org/officeDocument/2006/relationships/oleObject" Target="embeddings/oleObject608.bin"/><Relationship Id="rId54" Type="http://schemas.openxmlformats.org/officeDocument/2006/relationships/oleObject" Target="embeddings/oleObject22.bin"/><Relationship Id="rId270" Type="http://schemas.openxmlformats.org/officeDocument/2006/relationships/image" Target="media/image95.wmf"/><Relationship Id="rId130" Type="http://schemas.openxmlformats.org/officeDocument/2006/relationships/oleObject" Target="embeddings/oleObject60.bin"/><Relationship Id="rId368" Type="http://schemas.openxmlformats.org/officeDocument/2006/relationships/image" Target="media/image139.wmf"/><Relationship Id="rId575" Type="http://schemas.openxmlformats.org/officeDocument/2006/relationships/image" Target="media/image243.wmf"/><Relationship Id="rId782" Type="http://schemas.openxmlformats.org/officeDocument/2006/relationships/image" Target="media/image338.wmf"/><Relationship Id="rId228" Type="http://schemas.openxmlformats.org/officeDocument/2006/relationships/image" Target="media/image84.wmf"/><Relationship Id="rId435" Type="http://schemas.openxmlformats.org/officeDocument/2006/relationships/oleObject" Target="embeddings/oleObject256.bin"/><Relationship Id="rId642" Type="http://schemas.openxmlformats.org/officeDocument/2006/relationships/image" Target="media/image268.wmf"/><Relationship Id="rId1065" Type="http://schemas.openxmlformats.org/officeDocument/2006/relationships/image" Target="media/image472.wmf"/><Relationship Id="rId502" Type="http://schemas.openxmlformats.org/officeDocument/2006/relationships/oleObject" Target="embeddings/oleObject289.bin"/><Relationship Id="rId947" Type="http://schemas.openxmlformats.org/officeDocument/2006/relationships/image" Target="media/image417.wmf"/><Relationship Id="rId1132" Type="http://schemas.openxmlformats.org/officeDocument/2006/relationships/oleObject" Target="embeddings/oleObject619.bin"/><Relationship Id="rId76" Type="http://schemas.openxmlformats.org/officeDocument/2006/relationships/image" Target="media/image37.wmf"/><Relationship Id="rId807" Type="http://schemas.openxmlformats.org/officeDocument/2006/relationships/oleObject" Target="embeddings/oleObject450.bin"/><Relationship Id="rId292" Type="http://schemas.openxmlformats.org/officeDocument/2006/relationships/oleObject" Target="embeddings/oleObject185.bin"/><Relationship Id="rId597" Type="http://schemas.openxmlformats.org/officeDocument/2006/relationships/oleObject" Target="embeddings/oleObject337.bin"/><Relationship Id="rId152" Type="http://schemas.openxmlformats.org/officeDocument/2006/relationships/oleObject" Target="embeddings/oleObject82.bin"/><Relationship Id="rId457" Type="http://schemas.openxmlformats.org/officeDocument/2006/relationships/image" Target="media/image184.wmf"/><Relationship Id="rId1087" Type="http://schemas.openxmlformats.org/officeDocument/2006/relationships/image" Target="media/image483.wmf"/><Relationship Id="rId664" Type="http://schemas.openxmlformats.org/officeDocument/2006/relationships/image" Target="media/image279.wmf"/><Relationship Id="rId871" Type="http://schemas.openxmlformats.org/officeDocument/2006/relationships/oleObject" Target="embeddings/oleObject482.bin"/><Relationship Id="rId969" Type="http://schemas.openxmlformats.org/officeDocument/2006/relationships/image" Target="media/image428.wmf"/><Relationship Id="rId317" Type="http://schemas.openxmlformats.org/officeDocument/2006/relationships/image" Target="media/image113.wmf"/><Relationship Id="rId524" Type="http://schemas.openxmlformats.org/officeDocument/2006/relationships/oleObject" Target="embeddings/oleObject300.bin"/><Relationship Id="rId731" Type="http://schemas.openxmlformats.org/officeDocument/2006/relationships/oleObject" Target="embeddings/oleObject412.bin"/><Relationship Id="rId1154" Type="http://schemas.openxmlformats.org/officeDocument/2006/relationships/footer" Target="footer1.xml"/><Relationship Id="rId98" Type="http://schemas.openxmlformats.org/officeDocument/2006/relationships/image" Target="media/image48.wmf"/><Relationship Id="rId829" Type="http://schemas.openxmlformats.org/officeDocument/2006/relationships/oleObject" Target="embeddings/oleObject461.bin"/><Relationship Id="rId1014" Type="http://schemas.openxmlformats.org/officeDocument/2006/relationships/oleObject" Target="embeddings/oleObject557.bin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104.bin"/><Relationship Id="rId381" Type="http://schemas.openxmlformats.org/officeDocument/2006/relationships/oleObject" Target="embeddings/oleObject229.bin"/><Relationship Id="rId241" Type="http://schemas.openxmlformats.org/officeDocument/2006/relationships/oleObject" Target="embeddings/oleObject150.bin"/><Relationship Id="rId479" Type="http://schemas.openxmlformats.org/officeDocument/2006/relationships/image" Target="media/image195.wmf"/><Relationship Id="rId686" Type="http://schemas.openxmlformats.org/officeDocument/2006/relationships/image" Target="media/image290.wmf"/><Relationship Id="rId893" Type="http://schemas.openxmlformats.org/officeDocument/2006/relationships/oleObject" Target="embeddings/oleObject493.bin"/><Relationship Id="rId339" Type="http://schemas.openxmlformats.org/officeDocument/2006/relationships/image" Target="media/image124.wmf"/><Relationship Id="rId546" Type="http://schemas.openxmlformats.org/officeDocument/2006/relationships/oleObject" Target="embeddings/oleObject311.bin"/><Relationship Id="rId753" Type="http://schemas.openxmlformats.org/officeDocument/2006/relationships/oleObject" Target="embeddings/oleObject423.bin"/><Relationship Id="rId101" Type="http://schemas.openxmlformats.org/officeDocument/2006/relationships/oleObject" Target="embeddings/oleObject45.bin"/><Relationship Id="rId406" Type="http://schemas.openxmlformats.org/officeDocument/2006/relationships/image" Target="media/image158.wmf"/><Relationship Id="rId960" Type="http://schemas.openxmlformats.org/officeDocument/2006/relationships/oleObject" Target="embeddings/oleObject530.bin"/><Relationship Id="rId1036" Type="http://schemas.openxmlformats.org/officeDocument/2006/relationships/oleObject" Target="embeddings/oleObject571.bin"/><Relationship Id="rId613" Type="http://schemas.openxmlformats.org/officeDocument/2006/relationships/oleObject" Target="embeddings/oleObject345.bin"/><Relationship Id="rId820" Type="http://schemas.openxmlformats.org/officeDocument/2006/relationships/image" Target="media/image357.wmf"/><Relationship Id="rId918" Type="http://schemas.openxmlformats.org/officeDocument/2006/relationships/image" Target="media/image406.wmf"/><Relationship Id="rId1103" Type="http://schemas.openxmlformats.org/officeDocument/2006/relationships/image" Target="media/image49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16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13</TotalTime>
  <Pages>14</Pages>
  <Words>2707</Words>
  <Characters>15436</Characters>
  <Application>Microsoft Office Word</Application>
  <DocSecurity>0</DocSecurity>
  <Lines>128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2021-06-25T18:21:00Z</cp:lastPrinted>
  <dcterms:created xsi:type="dcterms:W3CDTF">2021-07-16T12:35:00Z</dcterms:created>
  <dcterms:modified xsi:type="dcterms:W3CDTF">2021-07-17T06:35:00Z</dcterms:modified>
</cp:coreProperties>
</file>